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B26177" w:rsidRDefault="00833726" w:rsidP="00B26177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B26177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6D671981">
                <wp:extent cx="6770278" cy="976807"/>
                <wp:effectExtent l="0" t="0" r="5016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70278" cy="976807"/>
                          <a:chOff x="76688" y="27549"/>
                          <a:chExt cx="6870887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15380" cy="1233673"/>
                            <a:chOff x="81420" y="27549"/>
                            <a:chExt cx="1927410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269628" y="175425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Pr="00E372E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372E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Hình học</w:t>
                                </w:r>
                                <w:r w:rsidR="00E62F77" w:rsidRPr="00E372E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="00E62F77" w:rsidRPr="00E372E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187" y="581348"/>
                              <a:ext cx="1351998" cy="55515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26141C67" w:rsidR="00E62F77" w:rsidRPr="00C90E49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C90E49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4F3836" w:rsidRPr="00C90E49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0417"/>
                            <a:ext cx="5275768" cy="712634"/>
                            <a:chOff x="1671807" y="340403"/>
                            <a:chExt cx="5466777" cy="713671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0403"/>
                              <a:ext cx="5466777" cy="713671"/>
                              <a:chOff x="1671807" y="340403"/>
                              <a:chExt cx="5466777" cy="713671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340403"/>
                                <a:ext cx="5362894" cy="713671"/>
                                <a:chOff x="1775690" y="340403"/>
                                <a:chExt cx="5362894" cy="713671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461" y="340403"/>
                                  <a:ext cx="5255123" cy="713671"/>
                                  <a:chOff x="1883461" y="340302"/>
                                  <a:chExt cx="5255123" cy="714198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461" y="340302"/>
                                    <a:ext cx="5255123" cy="714198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371886"/>
                                    <a:ext cx="4122992" cy="616070"/>
                                    <a:chOff x="2905011" y="371886"/>
                                    <a:chExt cx="4122992" cy="616070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371886"/>
                                      <a:ext cx="4104916" cy="616070"/>
                                      <a:chOff x="2923087" y="371886"/>
                                      <a:chExt cx="4104916" cy="616070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2956753" y="371886"/>
                                        <a:ext cx="4071250" cy="616070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20CE8682" w:rsidR="00E62F77" w:rsidRPr="004F3836" w:rsidRDefault="004F3836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  <w:r w:rsidRPr="004F3836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>GIÁ TRỊ LƯỢNG GIÁC CỦA MỘT GÓC BẤT  TỪ</w:t>
                                          </w:r>
                                          <w:r w:rsidR="008C7D4C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 xml:space="preserve"> 0</w:t>
                                          </w:r>
                                          <w:r w:rsidR="008C7D4C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  <w:vertAlign w:val="superscript"/>
                                            </w:rPr>
                                            <w:t>0</w:t>
                                          </w:r>
                                          <w:r w:rsidRPr="004F3836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 xml:space="preserve"> ĐẾN</w:t>
                                          </w:r>
                                          <w:r w:rsidR="008C7D4C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 xml:space="preserve"> 180</w:t>
                                          </w:r>
                                          <w:r w:rsidR="008C7D4C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  <w:vertAlign w:val="superscript"/>
                                            </w:rPr>
                                            <w:t>0</w:t>
                                          </w:r>
                                          <w:r w:rsidRPr="004F3836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17263804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630D02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3.1pt;height:76.9pt;mso-position-horizontal-relative:char;mso-position-vertical-relative:line" coordorigin="766,275" coordsize="68708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">
                <v:group id="Group 19" o:spid="_x0000_s1027" style="position:absolute;left:766;top:275;width:18154;height:12337" coordorigin="814,275" coordsize="1927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696;top:1754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Pr="00E372E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E372E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Hình học</w:t>
                          </w:r>
                          <w:r w:rsidR="00E62F77" w:rsidRPr="00E372E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 w:rsidR="00E62F77" w:rsidRPr="00E372E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1;top:5813;width:13520;height:5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26141C67" w:rsidR="00E62F77" w:rsidRPr="00C90E49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C90E49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4F3836" w:rsidRPr="00C90E49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04;width:52757;height:7126" coordorigin="16718,3404" coordsize="54667,7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04;width:54667;height:7136" coordorigin="16718,3404" coordsize="54667,7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3404;width:53629;height:7136" coordorigin="17756,3404" coordsize="53628,7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4;top:3404;width:52551;height:7136" coordorigin="18834,3403" coordsize="52551,7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4;top:3403;width:52551;height:7142;visibility:visible;mso-wrap-style:square;v-text-anchor:middle" coordsize="5255123,714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" path="m,l4996662,r258461,258461l5255123,714198,,714198,,xe" fillcolor="#fffff7" stroked="f" strokeweight="1.25pt">
                          <v:fill r:id="rId8" o:title="" color2="#f0d5ff" type="pattern"/>
                          <v:path arrowok="t" o:connecttype="custom" o:connectlocs="0,0;4996662,0;5255123,258461;5255123,714198;0,714198;0,0" o:connectangles="0,0,0,0,0,0"/>
                        </v:shape>
                        <v:group id="Group 485" o:spid="_x0000_s1042" style="position:absolute;left:29050;top:3718;width:41230;height:6161" coordorigin="29050,3718" coordsize="41229,6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3718;width:41050;height:6161" coordorigin="29230,3718" coordsize="41049,6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29567;top:3718;width:40713;height:6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" adj="21171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20CE8682" w:rsidR="00E62F77" w:rsidRPr="004F3836" w:rsidRDefault="004F3836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4F383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>GIÁ TRỊ LƯỢNG GIÁC CỦA MỘT GÓC BẤT  TỪ</w:t>
                                    </w:r>
                                    <w:r w:rsidR="008C7D4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 xml:space="preserve"> 0</w:t>
                                    </w:r>
                                    <w:r w:rsidR="008C7D4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  <w:vertAlign w:val="superscript"/>
                                      </w:rPr>
                                      <w:t>0</w:t>
                                    </w:r>
                                    <w:r w:rsidRPr="004F383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 xml:space="preserve"> ĐẾN</w:t>
                                    </w:r>
                                    <w:r w:rsidR="008C7D4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 xml:space="preserve"> 180</w:t>
                                    </w:r>
                                    <w:r w:rsidR="008C7D4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  <w:vertAlign w:val="superscript"/>
                                      </w:rPr>
                                      <w:t>0</w:t>
                                    </w:r>
                                    <w:r w:rsidRPr="004F383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17263804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630D02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B26177" w:rsidRDefault="00EC5D1C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B26177" w:rsidRDefault="00C12161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26B203FA">
                <wp:extent cx="6615197" cy="7254816"/>
                <wp:effectExtent l="0" t="0" r="14605" b="2286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7254816"/>
                          <a:chOff x="-12333" y="-4628"/>
                          <a:chExt cx="6513454" cy="345606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345146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A0ACFF3" w14:textId="2502CF17" w:rsidR="00825F5A" w:rsidRPr="00F87CF6" w:rsidRDefault="00E62F77" w:rsidP="003963E5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  <w:r w:rsidR="00825F5A" w:rsidRPr="00825F5A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Định nghĩa: </w: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Với mỗi góc </w:t>
                              </w:r>
                              <w:r w:rsidR="00825F5A" w:rsidRPr="00F87CF6">
                                <w:rPr>
                                  <w:position w:val="-14"/>
                                  <w:szCs w:val="24"/>
                                </w:rPr>
                                <w:object w:dxaOrig="1613" w:dyaOrig="369" w14:anchorId="676BAD87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7" type="#_x0000_t75" style="width:80.85pt;height:18.35pt" o:ole="">
                                    <v:imagedata r:id="rId10" o:title=""/>
                                  </v:shape>
                                  <o:OLEObject Type="Embed" ProgID="Equation.DSMT4" ShapeID="_x0000_i1027" DrawAspect="Content" ObjectID="_1687895557" r:id="rId11"/>
                                </w:objec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ta xác định một điểm </w:t>
                              </w:r>
                              <w:r w:rsidR="00825F5A" w:rsidRPr="00F87CF6">
                                <w:rPr>
                                  <w:position w:val="-4"/>
                                  <w:szCs w:val="24"/>
                                </w:rPr>
                                <w:object w:dxaOrig="300" w:dyaOrig="219" w14:anchorId="28ED0915">
                                  <v:shape id="_x0000_i1028" type="#_x0000_t75" style="width:14.95pt;height:10.2pt" o:ole="">
                                    <v:imagedata r:id="rId12" o:title=""/>
                                  </v:shape>
                                  <o:OLEObject Type="Embed" ProgID="Equation.DSMT4" ShapeID="_x0000_i1028" DrawAspect="Content" ObjectID="_1687895558" r:id="rId13"/>
                                </w:objec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trên nửa đường tròn đơn vị sao cho </w:t>
                              </w:r>
                              <w:r w:rsidR="00825F5A" w:rsidRPr="00F87CF6">
                                <w:rPr>
                                  <w:position w:val="-6"/>
                                  <w:szCs w:val="24"/>
                                </w:rPr>
                                <w:object w:dxaOrig="899" w:dyaOrig="323" w14:anchorId="288239D4">
                                  <v:shape id="_x0000_i1029" type="#_x0000_t75" style="width:44.85pt;height:16.3pt" o:ole="">
                                    <v:imagedata r:id="rId14" o:title=""/>
                                  </v:shape>
                                  <o:OLEObject Type="Embed" ProgID="Equation.DSMT4" ShapeID="_x0000_i1029" DrawAspect="Content" ObjectID="_1687895559" r:id="rId15"/>
                                </w:objec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giả sử điểm </w:t>
                              </w:r>
                              <w:r w:rsidR="00825F5A" w:rsidRPr="00F87CF6">
                                <w:rPr>
                                  <w:position w:val="-4"/>
                                  <w:szCs w:val="24"/>
                                </w:rPr>
                                <w:object w:dxaOrig="301" w:dyaOrig="213" w14:anchorId="26F153A2">
                                  <v:shape id="_x0000_i1030" type="#_x0000_t75" style="width:14.95pt;height:10.2pt" o:ole="">
                                    <v:imagedata r:id="rId16" o:title=""/>
                                  </v:shape>
                                  <o:OLEObject Type="Embed" ProgID="Equation.DSMT4" ShapeID="_x0000_i1030" DrawAspect="Content" ObjectID="_1687895560" r:id="rId17"/>
                                </w:objec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có tọa độ </w:t>
                              </w:r>
                              <w:r w:rsidR="00825F5A" w:rsidRPr="00F87CF6">
                                <w:rPr>
                                  <w:position w:val="-12"/>
                                  <w:szCs w:val="24"/>
                                </w:rPr>
                                <w:object w:dxaOrig="964" w:dyaOrig="338" w14:anchorId="13222A9F">
                                  <v:shape id="_x0000_i1031" type="#_x0000_t75" style="width:48.25pt;height:17pt" o:ole="">
                                    <v:imagedata r:id="rId18" o:title=""/>
                                  </v:shape>
                                  <o:OLEObject Type="Embed" ProgID="Equation.DSMT4" ShapeID="_x0000_i1031" DrawAspect="Content" ObjectID="_1687895561" r:id="rId19"/>
                                </w:object>
                              </w:r>
                            </w:p>
                            <w:p w14:paraId="5BD841C4" w14:textId="77777777" w:rsidR="00825F5A" w:rsidRPr="00F87CF6" w:rsidRDefault="00825F5A" w:rsidP="00A9574B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 w:line="240" w:lineRule="auto"/>
                                <w:ind w:left="426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>Khi đó ta có định nghĩa:</w:t>
                              </w:r>
                            </w:p>
                            <w:tbl>
                              <w:tblPr>
                                <w:tblStyle w:val="TableGrid"/>
                                <w:tblW w:w="9923" w:type="dxa"/>
                                <w:tblInd w:w="112" w:type="dxa"/>
                                <w:tblBorders>
                                  <w:top w:val="dashSmallGap" w:sz="4" w:space="0" w:color="0000CC"/>
                                  <w:left w:val="dashDotStroked" w:sz="2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54"/>
                                <w:gridCol w:w="3969"/>
                              </w:tblGrid>
                              <w:tr w:rsidR="00825F5A" w:rsidRPr="00F87CF6" w14:paraId="7D9E9C33" w14:textId="77777777" w:rsidTr="003963E5">
                                <w:trPr>
                                  <w:trHeight w:val="2076"/>
                                </w:trPr>
                                <w:tc>
                                  <w:tcPr>
                                    <w:tcW w:w="5954" w:type="dxa"/>
                                  </w:tcPr>
                                  <w:p w14:paraId="125FE7A7" w14:textId="77777777" w:rsidR="00825F5A" w:rsidRPr="00F87CF6" w:rsidRDefault="00825F5A" w:rsidP="00825F5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tabs>
                                        <w:tab w:val="left" w:pos="360"/>
                                      </w:tabs>
                                      <w:spacing w:before="40"/>
                                      <w:ind w:left="24" w:hanging="11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sin của góc </w:t>
                                    </w:r>
                                    <w:r w:rsidRPr="00F87CF6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13" w:dyaOrig="188" w14:anchorId="20C9D527">
                                        <v:shape id="_x0000_i2556" type="#_x0000_t75" style="width:10.2pt;height:9.5pt" o:ole="">
                                          <v:imagedata r:id="rId20" o:title=""/>
                                        </v:shape>
                                        <o:OLEObject Type="Embed" ProgID="Equation.DSMT4" ShapeID="_x0000_i2556" DrawAspect="Content" ObjectID="_1687895562" r:id="rId21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F87CF6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26" w:dyaOrig="301" w14:anchorId="7A030644">
                                        <v:shape id="_x0000_i2557" type="#_x0000_t75" style="width:16.3pt;height:14.95pt" o:ole="">
                                          <v:imagedata r:id="rId22" o:title=""/>
                                        </v:shape>
                                        <o:OLEObject Type="Embed" ProgID="Equation.DSMT4" ShapeID="_x0000_i2557" DrawAspect="Content" ObjectID="_1687895563" r:id="rId23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kí hiệu </w:t>
                                    </w:r>
                                    <w:r w:rsidRPr="00F87CF6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952" w:dyaOrig="301" w14:anchorId="61145B62">
                                        <v:shape id="_x0000_i2558" type="#_x0000_t75" style="width:47.55pt;height:14.95pt" o:ole="">
                                          <v:imagedata r:id="rId24" o:title=""/>
                                        </v:shape>
                                        <o:OLEObject Type="Embed" ProgID="Equation.DSMT4" ShapeID="_x0000_i2558" DrawAspect="Content" ObjectID="_1687895564" r:id="rId25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0446B748" w14:textId="77777777" w:rsidR="00825F5A" w:rsidRPr="00F87CF6" w:rsidRDefault="00825F5A" w:rsidP="00825F5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tabs>
                                        <w:tab w:val="left" w:pos="360"/>
                                      </w:tabs>
                                      <w:spacing w:before="40"/>
                                      <w:ind w:left="24" w:hanging="11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cosin của góc </w:t>
                                    </w:r>
                                    <w:r w:rsidRPr="00F87CF6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13" w:dyaOrig="188" w14:anchorId="6502A208">
                                        <v:shape id="_x0000_i2559" type="#_x0000_t75" style="width:10.2pt;height:9.5pt" o:ole="">
                                          <v:imagedata r:id="rId26" o:title=""/>
                                        </v:shape>
                                        <o:OLEObject Type="Embed" ProgID="Equation.DSMT4" ShapeID="_x0000_i2559" DrawAspect="Content" ObjectID="_1687895565" r:id="rId27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F87CF6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26" w:dyaOrig="301" w14:anchorId="310EE82C">
                                        <v:shape id="_x0000_i2560" type="#_x0000_t75" style="width:16.3pt;height:14.95pt" o:ole="">
                                          <v:imagedata r:id="rId28" o:title=""/>
                                        </v:shape>
                                        <o:OLEObject Type="Embed" ProgID="Equation.DSMT4" ShapeID="_x0000_i2560" DrawAspect="Content" ObjectID="_1687895566" r:id="rId29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kí hiệu </w:t>
                                    </w:r>
                                    <w:r w:rsidRPr="00F87CF6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964" w:dyaOrig="301" w14:anchorId="23ED9C9A">
                                        <v:shape id="_x0000_i2561" type="#_x0000_t75" style="width:48.25pt;height:14.95pt" o:ole="">
                                          <v:imagedata r:id="rId30" o:title=""/>
                                        </v:shape>
                                        <o:OLEObject Type="Embed" ProgID="Equation.DSMT4" ShapeID="_x0000_i2561" DrawAspect="Content" ObjectID="_1687895567" r:id="rId31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27F1EED1" w14:textId="77777777" w:rsidR="00825F5A" w:rsidRPr="00F87CF6" w:rsidRDefault="00825F5A" w:rsidP="00825F5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tabs>
                                        <w:tab w:val="left" w:pos="360"/>
                                      </w:tabs>
                                      <w:spacing w:before="40"/>
                                      <w:ind w:left="24" w:hanging="11"/>
                                      <w:rPr>
                                        <w:rFonts w:ascii="Chu Van An" w:hAnsi="Chu Van An" w:cs="Chu Van An"/>
                                        <w:color w:val="134770" w:themeColor="text2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134770" w:themeColor="text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tang của góc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13" w:dyaOrig="188" w14:anchorId="6D9D97C2">
                                        <v:shape id="_x0000_i2562" type="#_x0000_t75" style="width:10.2pt;height:9.5pt" o:ole="">
                                          <v:imagedata r:id="rId32" o:title=""/>
                                        </v:shape>
                                        <o:OLEObject Type="Embed" ProgID="Equation.DSMT4" ShapeID="_x0000_i2562" DrawAspect="Content" ObjectID="_1687895568" r:id="rId33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077" w:dyaOrig="601" w14:anchorId="51D3E92F">
                                        <v:shape id="_x0000_i2563" type="#_x0000_t75" style="width:54.35pt;height:29.9pt" o:ole="">
                                          <v:imagedata r:id="rId34" o:title=""/>
                                        </v:shape>
                                        <o:OLEObject Type="Embed" ProgID="Equation.DSMT4" ShapeID="_x0000_i2563" DrawAspect="Content" ObjectID="_1687895569" r:id="rId35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kí hiệu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052" w:dyaOrig="601" w14:anchorId="49A585B8">
                                        <v:shape id="_x0000_i2564" type="#_x0000_t75" style="width:52.3pt;height:29.9pt" o:ole="">
                                          <v:imagedata r:id="rId36" o:title=""/>
                                        </v:shape>
                                        <o:OLEObject Type="Embed" ProgID="Equation.DSMT4" ShapeID="_x0000_i2564" DrawAspect="Content" ObjectID="_1687895570" r:id="rId37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0763A178" w14:textId="77777777" w:rsidR="00825F5A" w:rsidRPr="00F87CF6" w:rsidRDefault="00825F5A" w:rsidP="00825F5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tabs>
                                        <w:tab w:val="left" w:pos="360"/>
                                      </w:tabs>
                                      <w:spacing w:before="40"/>
                                      <w:ind w:left="24" w:hanging="11"/>
                                      <w:rPr>
                                        <w:rFonts w:ascii="Chu Van An" w:hAnsi="Chu Van An" w:cs="Chu Van An"/>
                                        <w:color w:val="134770" w:themeColor="text2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134770" w:themeColor="text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cotang của góc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13" w:dyaOrig="188" w14:anchorId="6E07AEEB">
                                        <v:shape id="_x0000_i2565" type="#_x0000_t75" style="width:10.2pt;height:9.5pt" o:ole="">
                                          <v:imagedata r:id="rId38" o:title=""/>
                                        </v:shape>
                                        <o:OLEObject Type="Embed" ProgID="Equation.DSMT4" ShapeID="_x0000_i2565" DrawAspect="Content" ObjectID="_1687895571" r:id="rId39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077" w:dyaOrig="601" w14:anchorId="37CE6DB9">
                                        <v:shape id="_x0000_i2566" type="#_x0000_t75" style="width:54.35pt;height:29.9pt" o:ole="">
                                          <v:imagedata r:id="rId40" o:title=""/>
                                        </v:shape>
                                        <o:OLEObject Type="Embed" ProgID="Equation.DSMT4" ShapeID="_x0000_i2566" DrawAspect="Content" ObjectID="_1687895572" r:id="rId41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kí hiệu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027" w:dyaOrig="601" w14:anchorId="055431E5">
                                        <v:shape id="_x0000_i2567" type="#_x0000_t75" style="width:50.95pt;height:29.9pt" o:ole="">
                                          <v:imagedata r:id="rId42" o:title=""/>
                                        </v:shape>
                                        <o:OLEObject Type="Embed" ProgID="Equation.DSMT4" ShapeID="_x0000_i2567" DrawAspect="Content" ObjectID="_1687895573" r:id="rId43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3969" w:type="dxa"/>
                                    <w:vAlign w:val="center"/>
                                  </w:tcPr>
                                  <w:p w14:paraId="14362E65" w14:textId="77777777" w:rsidR="00825F5A" w:rsidRPr="00F87CF6" w:rsidRDefault="00825F5A" w:rsidP="00825F5A">
                                    <w:pPr>
                                      <w:pStyle w:val="ListParagraph"/>
                                      <w:tabs>
                                        <w:tab w:val="left" w:pos="360"/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spacing w:before="40"/>
                                      <w:ind w:left="0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1EBDDE3D" wp14:editId="0C1B1B97">
                                          <wp:extent cx="1406106" cy="888521"/>
                                          <wp:effectExtent l="0" t="0" r="3810" b="6985"/>
                                          <wp:docPr id="47" name="Picture 47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Picture 1"/>
                                                  <pic:cNvPicPr/>
                                                </pic:nvPicPr>
                                                <pic:blipFill>
                                                  <a:blip r:embed="rId4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07111" cy="88915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3A1F279" w14:textId="77777777" w:rsidR="003963E5" w:rsidRPr="00AE63D8" w:rsidRDefault="003963E5" w:rsidP="003963E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Tính chất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: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Trên hình bên ta có dây cung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51" w:dyaOrig="238" w14:anchorId="038B3830">
                                  <v:shape id="_x0000_i2255" type="#_x0000_t75" style="width:22.4pt;height:12.25pt" o:ole="">
                                    <v:imagedata r:id="rId45" o:title=""/>
                                  </v:shape>
                                  <o:OLEObject Type="Embed" ProgID="Equation.DSMT4" ShapeID="_x0000_i2255" DrawAspect="Content" ObjectID="_1687895574" r:id="rId46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song song với trục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301" w:dyaOrig="238" w14:anchorId="0EF72923">
                                  <v:shape id="_x0000_i2256" type="#_x0000_t75" style="width:14.95pt;height:12.25pt" o:ole="">
                                    <v:imagedata r:id="rId47" o:title=""/>
                                  </v:shape>
                                  <o:OLEObject Type="Embed" ProgID="Equation.DSMT4" ShapeID="_x0000_i2256" DrawAspect="Content" ObjectID="_1687895575" r:id="rId48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nếu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902" w:dyaOrig="326" w14:anchorId="3AF1D0D3">
                                  <v:shape id="_x0000_i2257" type="#_x0000_t75" style="width:44.85pt;height:16.3pt" o:ole="">
                                    <v:imagedata r:id="rId49" o:title=""/>
                                  </v:shape>
                                  <o:OLEObject Type="Embed" ProgID="Equation.DSMT4" ShapeID="_x0000_i2257" DrawAspect="Content" ObjectID="_1687895576" r:id="rId50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thì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478" w:dyaOrig="326" w14:anchorId="69E4EF77">
                                  <v:shape id="_x0000_i2258" type="#_x0000_t75" style="width:74.05pt;height:16.3pt" o:ole="">
                                    <v:imagedata r:id="rId51" o:title=""/>
                                  </v:shape>
                                  <o:OLEObject Type="Embed" ProgID="Equation.DSMT4" ShapeID="_x0000_i2258" DrawAspect="Content" ObjectID="_1687895577" r:id="rId52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Ta có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  <w:lang w:val="vi-VN"/>
                                </w:rPr>
                                <w:object w:dxaOrig="1315" w:dyaOrig="301" w14:anchorId="0EC386A5">
                                  <v:shape id="_x0000_i2259" type="#_x0000_t75" style="width:65.9pt;height:14.95pt" o:ole="">
                                    <v:imagedata r:id="rId53" o:title=""/>
                                  </v:shape>
                                  <o:OLEObject Type="Embed" ProgID="Equation.DSMT4" ShapeID="_x0000_i2259" DrawAspect="Content" ObjectID="_1687895578" r:id="rId54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</w:rPr>
                                <w:object w:dxaOrig="1415" w:dyaOrig="301" w14:anchorId="7E111652">
                                  <v:shape id="_x0000_i2260" type="#_x0000_t75" style="width:70.65pt;height:14.95pt" o:ole="">
                                    <v:imagedata r:id="rId55" o:title=""/>
                                  </v:shape>
                                  <o:OLEObject Type="Embed" ProgID="Equation.DSMT4" ShapeID="_x0000_i2260" DrawAspect="Content" ObjectID="_1687895579" r:id="rId56"/>
                                </w:object>
                              </w:r>
                            </w:p>
                            <w:p w14:paraId="66DFCEB7" w14:textId="77777777" w:rsidR="003963E5" w:rsidRPr="00AE63D8" w:rsidRDefault="003963E5" w:rsidP="003963E5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 w:line="240" w:lineRule="auto"/>
                                <w:ind w:left="458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>Do đó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911" w:type="dxa"/>
                                <w:tblInd w:w="112" w:type="dxa"/>
                                <w:tblBorders>
                                  <w:top w:val="dashSmallGap" w:sz="4" w:space="0" w:color="0000CC"/>
                                  <w:left w:val="dashDotStroked" w:sz="2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63"/>
                                <w:gridCol w:w="3948"/>
                              </w:tblGrid>
                              <w:tr w:rsidR="003963E5" w:rsidRPr="00AE63D8" w14:paraId="43679A22" w14:textId="77777777" w:rsidTr="003963E5">
                                <w:trPr>
                                  <w:trHeight w:val="1519"/>
                                </w:trPr>
                                <w:tc>
                                  <w:tcPr>
                                    <w:tcW w:w="5963" w:type="dxa"/>
                                  </w:tcPr>
                                  <w:p w14:paraId="330A3C9D" w14:textId="77777777" w:rsidR="003963E5" w:rsidRPr="00AE63D8" w:rsidRDefault="003963E5" w:rsidP="003963E5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4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CE4496">
                                      <w:rPr>
                                        <w:lang w:val="vi-VN"/>
                                      </w:rPr>
                                      <w:object w:dxaOrig="2091" w:dyaOrig="1528" w14:anchorId="70923256">
                                        <v:shape id="_x0000_i3441" type="#_x0000_t75" style="width:103.9pt;height:76.75pt" o:ole="">
                                          <v:imagedata r:id="rId57" o:title=""/>
                                        </v:shape>
                                        <o:OLEObject Type="Embed" ProgID="Equation.DSMT4" ShapeID="_x0000_i3441" DrawAspect="Content" ObjectID="_1687895580" r:id="rId5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948" w:type="dxa"/>
                                    <w:vAlign w:val="center"/>
                                  </w:tcPr>
                                  <w:p w14:paraId="2AC42FB9" w14:textId="1D57EB2F" w:rsidR="003963E5" w:rsidRPr="00AE63D8" w:rsidRDefault="00A9574B" w:rsidP="003963E5">
                                    <w:pPr>
                                      <w:pStyle w:val="ListParagraph"/>
                                      <w:tabs>
                                        <w:tab w:val="left" w:pos="360"/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spacing w:before="40"/>
                                      <w:ind w:left="0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0E61AC7" wp14:editId="7CF27A31">
                                          <wp:extent cx="1057713" cy="989244"/>
                                          <wp:effectExtent l="0" t="0" r="0" b="1905"/>
                                          <wp:docPr id="2050" name="Picture 2" descr="Công thức cung - góc liên kết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649A973A-5773-4BF5-BE79-137BED4553F2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2050" name="Picture 2" descr="Công thức cung - góc liên kết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649A973A-5773-4BF5-BE79-137BED4553F2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58771" cy="99023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5EC2982" w14:textId="77777777" w:rsidR="00556594" w:rsidRPr="006C2614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6C261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6C2614">
                                <w:rPr>
                                  <w:rFonts w:ascii="Chu Van An" w:hAnsi="Chu Van An" w:cs="Chu Van An"/>
                                  <w:b/>
                                  <w:noProof/>
                                  <w:color w:val="0000CC"/>
                                  <w:szCs w:val="24"/>
                                </w:rPr>
                                <w:t xml:space="preserve">Giá trị lượng giác của các góc đặc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noProof/>
                                  <w:color w:val="0000CC"/>
                                  <w:szCs w:val="24"/>
                                </w:rPr>
                                <w:t>biệt</w:t>
                              </w:r>
                            </w:p>
                            <w:tbl>
                              <w:tblPr>
                                <w:tblW w:w="9783" w:type="dxa"/>
                                <w:jc w:val="center"/>
                                <w:tblBorders>
                                  <w:top w:val="dashSmallGap" w:sz="4" w:space="0" w:color="0000CC"/>
                                  <w:left w:val="dashDotStroked" w:sz="2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092"/>
                                <w:gridCol w:w="1144"/>
                                <w:gridCol w:w="1307"/>
                                <w:gridCol w:w="1307"/>
                                <w:gridCol w:w="1307"/>
                                <w:gridCol w:w="1307"/>
                                <w:gridCol w:w="1319"/>
                              </w:tblGrid>
                              <w:tr w:rsidR="00556594" w:rsidRPr="00535518" w14:paraId="2F64D241" w14:textId="77777777" w:rsidTr="00EC4060">
                                <w:trPr>
                                  <w:trHeight w:val="286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AF5DB" w:themeFill="accent1" w:themeFillTint="33"/>
                                  </w:tcPr>
                                  <w:p w14:paraId="5001204A" w14:textId="77777777" w:rsidR="00556594" w:rsidRPr="003963E5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Giá trị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ab/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  <w:lang w:val="vi-VN"/>
                                      </w:rPr>
                                      <w:object w:dxaOrig="213" w:dyaOrig="188" w14:anchorId="164F5F58">
                                        <v:shape id="_x0000_i3534" type="#_x0000_t75" style="width:10.2pt;height:9.5pt" o:ole="">
                                          <v:imagedata r:id="rId60" o:title=""/>
                                        </v:shape>
                                        <o:OLEObject Type="Embed" ProgID="Equation.DSMT4" ShapeID="_x0000_i3534" DrawAspect="Content" ObjectID="_1687895581" r:id="rId6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EAF5DB" w:themeFill="accent1" w:themeFillTint="33"/>
                                  </w:tcPr>
                                  <w:p w14:paraId="56409C5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238" w:dyaOrig="275" w14:anchorId="7E097E6B">
                                        <v:shape id="_x0000_i3535" type="#_x0000_t75" style="width:12.25pt;height:13.6pt" o:ole="">
                                          <v:imagedata r:id="rId62" o:title=""/>
                                        </v:shape>
                                        <o:OLEObject Type="Embed" ProgID="Equation.DSMT4" ShapeID="_x0000_i3535" DrawAspect="Content" ObjectID="_1687895582" r:id="rId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EAF5DB" w:themeFill="accent1" w:themeFillTint="33"/>
                                  </w:tcPr>
                                  <w:p w14:paraId="07BA66D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38" w:dyaOrig="275" w14:anchorId="4D43CBB3">
                                        <v:shape id="_x0000_i3536" type="#_x0000_t75" style="width:17pt;height:13.6pt" o:ole="">
                                          <v:imagedata r:id="rId64" o:title=""/>
                                        </v:shape>
                                        <o:OLEObject Type="Embed" ProgID="Equation.DSMT4" ShapeID="_x0000_i3536" DrawAspect="Content" ObjectID="_1687895583" r:id="rId6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EAF5DB" w:themeFill="accent1" w:themeFillTint="33"/>
                                  </w:tcPr>
                                  <w:p w14:paraId="1507E02F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38" w:dyaOrig="275" w14:anchorId="3CEA838B">
                                        <v:shape id="_x0000_i3537" type="#_x0000_t75" style="width:17pt;height:13.6pt" o:ole="">
                                          <v:imagedata r:id="rId66" o:title=""/>
                                        </v:shape>
                                        <o:OLEObject Type="Embed" ProgID="Equation.DSMT4" ShapeID="_x0000_i3537" DrawAspect="Content" ObjectID="_1687895584" r:id="rId6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EAF5DB" w:themeFill="accent1" w:themeFillTint="33"/>
                                  </w:tcPr>
                                  <w:p w14:paraId="6A3026A4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63" w:dyaOrig="275" w14:anchorId="0BC54C75">
                                        <v:shape id="_x0000_i3538" type="#_x0000_t75" style="width:18.35pt;height:13.6pt" o:ole="">
                                          <v:imagedata r:id="rId68" o:title=""/>
                                        </v:shape>
                                        <o:OLEObject Type="Embed" ProgID="Equation.DSMT4" ShapeID="_x0000_i3538" DrawAspect="Content" ObjectID="_1687895585" r:id="rId6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EAF5DB" w:themeFill="accent1" w:themeFillTint="33"/>
                                  </w:tcPr>
                                  <w:p w14:paraId="54474AED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63" w:dyaOrig="275" w14:anchorId="2B12D9A1">
                                        <v:shape id="_x0000_i3539" type="#_x0000_t75" style="width:18.35pt;height:13.6pt" o:ole="">
                                          <v:imagedata r:id="rId70" o:title=""/>
                                        </v:shape>
                                        <o:OLEObject Type="Embed" ProgID="Equation.DSMT4" ShapeID="_x0000_i3539" DrawAspect="Content" ObjectID="_1687895586" r:id="rId7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EAF5DB" w:themeFill="accent1" w:themeFillTint="33"/>
                                  </w:tcPr>
                                  <w:p w14:paraId="4E124EC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51" w:dyaOrig="275" w14:anchorId="0D33C704">
                                        <v:shape id="_x0000_i3540" type="#_x0000_t75" style="width:22.4pt;height:13.6pt" o:ole="">
                                          <v:imagedata r:id="rId72" o:title=""/>
                                        </v:shape>
                                        <o:OLEObject Type="Embed" ProgID="Equation.DSMT4" ShapeID="_x0000_i3540" DrawAspect="Content" ObjectID="_1687895587" r:id="rId73"/>
                                      </w:object>
                                    </w:r>
                                  </w:p>
                                </w:tc>
                              </w:tr>
                              <w:tr w:rsidR="00556594" w:rsidRPr="00535518" w14:paraId="70949CE2" w14:textId="77777777" w:rsidTr="00EC4060">
                                <w:trPr>
                                  <w:trHeight w:val="380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49E2D6A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88" w:dyaOrig="263" w14:anchorId="1666898C">
                                        <v:shape id="_x0000_i3506" type="#_x0000_t75" style="width:24.45pt;height:13.6pt" o:ole="">
                                          <v:imagedata r:id="rId74" o:title=""/>
                                        </v:shape>
                                        <o:OLEObject Type="Embed" ProgID="Equation.DSMT4" ShapeID="_x0000_i3506" DrawAspect="Content" ObjectID="_1687895588" r:id="rId7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auto"/>
                                    <w:vAlign w:val="center"/>
                                  </w:tcPr>
                                  <w:p w14:paraId="1E520370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88" w:dyaOrig="263" w14:anchorId="76B76FF6">
                                        <v:shape id="_x0000_i3507" type="#_x0000_t75" style="width:9.5pt;height:13.6pt" o:ole="">
                                          <v:imagedata r:id="rId76" o:title=""/>
                                        </v:shape>
                                        <o:OLEObject Type="Embed" ProgID="Equation.DSMT4" ShapeID="_x0000_i3507" DrawAspect="Content" ObjectID="_1687895589" r:id="rId7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4B5AA4B2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213" w:dyaOrig="538" w14:anchorId="764F21BB">
                                        <v:shape id="_x0000_i3508" type="#_x0000_t75" style="width:10.2pt;height:27.15pt" o:ole="">
                                          <v:imagedata r:id="rId78" o:title=""/>
                                        </v:shape>
                                        <o:OLEObject Type="Embed" ProgID="Equation.DSMT4" ShapeID="_x0000_i3508" DrawAspect="Content" ObjectID="_1687895590" r:id="rId7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6F6D25A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363" w:dyaOrig="576" w14:anchorId="54CDFC64">
                                        <v:shape id="_x0000_i3509" type="#_x0000_t75" style="width:18.35pt;height:28.55pt" o:ole="">
                                          <v:imagedata r:id="rId80" o:title=""/>
                                        </v:shape>
                                        <o:OLEObject Type="Embed" ProgID="Equation.DSMT4" ShapeID="_x0000_i3509" DrawAspect="Content" ObjectID="_1687895591" r:id="rId8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494AE544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363" w:dyaOrig="576" w14:anchorId="7D587319">
                                        <v:shape id="_x0000_i3510" type="#_x0000_t75" style="width:18.35pt;height:28.55pt" o:ole="">
                                          <v:imagedata r:id="rId82" o:title=""/>
                                        </v:shape>
                                        <o:OLEObject Type="Embed" ProgID="Equation.DSMT4" ShapeID="_x0000_i3510" DrawAspect="Content" ObjectID="_1687895592" r:id="rId8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594A3AF1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125" w:dyaOrig="238" w14:anchorId="45448011">
                                        <v:shape id="_x0000_i3511" type="#_x0000_t75" style="width:6.1pt;height:12.25pt" o:ole="">
                                          <v:imagedata r:id="rId84" o:title=""/>
                                        </v:shape>
                                        <o:OLEObject Type="Embed" ProgID="Equation.DSMT4" ShapeID="_x0000_i3511" DrawAspect="Content" ObjectID="_1687895593" r:id="rId8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auto"/>
                                    <w:vAlign w:val="center"/>
                                  </w:tcPr>
                                  <w:p w14:paraId="0FC41635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6FF1DAEC">
                                        <v:shape id="_x0000_i3512" type="#_x0000_t75" style="width:9.5pt;height:13.6pt" o:ole="">
                                          <v:imagedata r:id="rId86" o:title=""/>
                                        </v:shape>
                                        <o:OLEObject Type="Embed" ProgID="Equation.DSMT4" ShapeID="_x0000_i3512" DrawAspect="Content" ObjectID="_1687895594" r:id="rId87"/>
                                      </w:object>
                                    </w:r>
                                  </w:p>
                                </w:tc>
                              </w:tr>
                              <w:tr w:rsidR="00556594" w:rsidRPr="00535518" w14:paraId="7DC98E89" w14:textId="77777777" w:rsidTr="00EC4060">
                                <w:trPr>
                                  <w:trHeight w:val="387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10537BB2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95" w:dyaOrig="210" w14:anchorId="2C688C44">
                                        <v:shape id="_x0000_i3513" type="#_x0000_t75" style="width:24.45pt;height:10.2pt" o:ole="">
                                          <v:imagedata r:id="rId88" o:title=""/>
                                        </v:shape>
                                        <o:OLEObject Type="Embed" ProgID="Equation.DSMT4" ShapeID="_x0000_i3513" DrawAspect="Content" ObjectID="_1687895595" r:id="rId8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auto"/>
                                    <w:vAlign w:val="center"/>
                                  </w:tcPr>
                                  <w:p w14:paraId="6DBD1D39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120" w:dyaOrig="240" w14:anchorId="41D9E259">
                                        <v:shape id="_x0000_i3514" type="#_x0000_t75" style="width:6.1pt;height:12.25pt" o:ole="">
                                          <v:imagedata r:id="rId90" o:title=""/>
                                        </v:shape>
                                        <o:OLEObject Type="Embed" ProgID="Equation.DSMT4" ShapeID="_x0000_i3514" DrawAspect="Content" ObjectID="_1687895596" r:id="rId9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0B171171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360" w:dyaOrig="570" w14:anchorId="5ECD3B69">
                                        <v:shape id="_x0000_i3515" type="#_x0000_t75" style="width:18.35pt;height:28.55pt" o:ole="">
                                          <v:imagedata r:id="rId92" o:title=""/>
                                        </v:shape>
                                        <o:OLEObject Type="Embed" ProgID="Equation.DSMT4" ShapeID="_x0000_i3515" DrawAspect="Content" ObjectID="_1687895597" r:id="rId9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0F04C7BD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360" w:dyaOrig="570" w14:anchorId="026D0523">
                                        <v:shape id="_x0000_i3516" type="#_x0000_t75" style="width:18.35pt;height:28.55pt" o:ole="">
                                          <v:imagedata r:id="rId94" o:title=""/>
                                        </v:shape>
                                        <o:OLEObject Type="Embed" ProgID="Equation.DSMT4" ShapeID="_x0000_i3516" DrawAspect="Content" ObjectID="_1687895598" r:id="rId9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456F4D2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210" w:dyaOrig="540" w14:anchorId="2B6AC8F6">
                                        <v:shape id="_x0000_i3517" type="#_x0000_t75" style="width:10.2pt;height:27.15pt" o:ole="">
                                          <v:imagedata r:id="rId96" o:title=""/>
                                        </v:shape>
                                        <o:OLEObject Type="Embed" ProgID="Equation.DSMT4" ShapeID="_x0000_i3517" DrawAspect="Content" ObjectID="_1687895599" r:id="rId9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59F0243D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3AAC5684">
                                        <v:shape id="_x0000_i3518" type="#_x0000_t75" style="width:9.5pt;height:13.6pt" o:ole="">
                                          <v:imagedata r:id="rId98" o:title=""/>
                                        </v:shape>
                                        <o:OLEObject Type="Embed" ProgID="Equation.DSMT4" ShapeID="_x0000_i3518" DrawAspect="Content" ObjectID="_1687895600" r:id="rId9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auto"/>
                                    <w:vAlign w:val="center"/>
                                  </w:tcPr>
                                  <w:p w14:paraId="6CAB2C2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330" w:dyaOrig="240" w14:anchorId="007FEBEF">
                                        <v:shape id="_x0000_i3519" type="#_x0000_t75" style="width:16.3pt;height:12.25pt" o:ole="">
                                          <v:imagedata r:id="rId100" o:title=""/>
                                        </v:shape>
                                        <o:OLEObject Type="Embed" ProgID="Equation.DSMT4" ShapeID="_x0000_i3519" DrawAspect="Content" ObjectID="_1687895601" r:id="rId101"/>
                                      </w:object>
                                    </w:r>
                                  </w:p>
                                </w:tc>
                              </w:tr>
                              <w:tr w:rsidR="00556594" w:rsidRPr="00535518" w14:paraId="28F1B010" w14:textId="77777777" w:rsidTr="00EC4060">
                                <w:trPr>
                                  <w:trHeight w:val="387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386E0AC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95" w:dyaOrig="210" w14:anchorId="468AEB78">
                                        <v:shape id="_x0000_i3520" type="#_x0000_t75" style="width:24.45pt;height:10.2pt" o:ole="">
                                          <v:imagedata r:id="rId102" o:title=""/>
                                        </v:shape>
                                        <o:OLEObject Type="Embed" ProgID="Equation.DSMT4" ShapeID="_x0000_i3520" DrawAspect="Content" ObjectID="_1687895602" r:id="rId10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auto"/>
                                    <w:vAlign w:val="center"/>
                                  </w:tcPr>
                                  <w:p w14:paraId="70A0CC4F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5A78248C">
                                        <v:shape id="_x0000_i3521" type="#_x0000_t75" style="width:9.5pt;height:13.6pt" o:ole="">
                                          <v:imagedata r:id="rId104" o:title=""/>
                                        </v:shape>
                                        <o:OLEObject Type="Embed" ProgID="Equation.DSMT4" ShapeID="_x0000_i3521" DrawAspect="Content" ObjectID="_1687895603" r:id="rId1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63CAE63D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4"/>
                                        <w:szCs w:val="24"/>
                                      </w:rPr>
                                      <w:object w:dxaOrig="360" w:dyaOrig="570" w14:anchorId="4E1EFEE0">
                                        <v:shape id="_x0000_i3522" type="#_x0000_t75" style="width:18.35pt;height:28.55pt" o:ole="">
                                          <v:imagedata r:id="rId106" o:title=""/>
                                        </v:shape>
                                        <o:OLEObject Type="Embed" ProgID="Equation.DSMT4" ShapeID="_x0000_i3522" DrawAspect="Content" ObjectID="_1687895604" r:id="rId10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79EF8F98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120" w:dyaOrig="240" w14:anchorId="1624C66C">
                                        <v:shape id="_x0000_i3523" type="#_x0000_t75" style="width:6.1pt;height:12.25pt" o:ole="">
                                          <v:imagedata r:id="rId108" o:title=""/>
                                        </v:shape>
                                        <o:OLEObject Type="Embed" ProgID="Equation.DSMT4" ShapeID="_x0000_i3523" DrawAspect="Content" ObjectID="_1687895605" r:id="rId10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7664A77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330" w:dyaOrig="300" w14:anchorId="1BDCD80E">
                                        <v:shape id="_x0000_i3524" type="#_x0000_t75" style="width:16.3pt;height:14.95pt" o:ole="">
                                          <v:imagedata r:id="rId110" o:title=""/>
                                        </v:shape>
                                        <o:OLEObject Type="Embed" ProgID="Equation.DSMT4" ShapeID="_x0000_i3524" DrawAspect="Content" ObjectID="_1687895606" r:id="rId11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0E7953C7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Cs w:val="24"/>
                                      </w:rPr>
                                      <w:object w:dxaOrig="120" w:dyaOrig="300" w14:anchorId="02595B1F">
                                        <v:shape id="_x0000_i3525" type="#_x0000_t75" style="width:6.1pt;height:14.95pt" o:ole="">
                                          <v:imagedata r:id="rId112" o:title=""/>
                                        </v:shape>
                                        <o:OLEObject Type="Embed" ProgID="Equation.DSMT4" ShapeID="_x0000_i3525" DrawAspect="Content" ObjectID="_1687895607" r:id="rId1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auto"/>
                                    <w:vAlign w:val="center"/>
                                  </w:tcPr>
                                  <w:p w14:paraId="5F8FC12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3909530F">
                                        <v:shape id="_x0000_i3526" type="#_x0000_t75" style="width:9.5pt;height:13.6pt" o:ole="">
                                          <v:imagedata r:id="rId114" o:title=""/>
                                        </v:shape>
                                        <o:OLEObject Type="Embed" ProgID="Equation.DSMT4" ShapeID="_x0000_i3526" DrawAspect="Content" ObjectID="_1687895608" r:id="rId115"/>
                                      </w:object>
                                    </w:r>
                                  </w:p>
                                </w:tc>
                              </w:tr>
                              <w:tr w:rsidR="00556594" w:rsidRPr="00535518" w14:paraId="23338A96" w14:textId="77777777" w:rsidTr="00EC4060">
                                <w:trPr>
                                  <w:trHeight w:val="380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5AFC26CF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95" w:dyaOrig="210" w14:anchorId="35C43307">
                                        <v:shape id="_x0000_i3527" type="#_x0000_t75" style="width:24.45pt;height:10.2pt" o:ole="">
                                          <v:imagedata r:id="rId116" o:title=""/>
                                        </v:shape>
                                        <o:OLEObject Type="Embed" ProgID="Equation.DSMT4" ShapeID="_x0000_i3527" DrawAspect="Content" ObjectID="_1687895609" r:id="rId11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auto"/>
                                    <w:vAlign w:val="center"/>
                                  </w:tcPr>
                                  <w:p w14:paraId="1669BA9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Cs w:val="24"/>
                                      </w:rPr>
                                      <w:object w:dxaOrig="120" w:dyaOrig="300" w14:anchorId="42E67673">
                                        <v:shape id="_x0000_i3528" type="#_x0000_t75" style="width:6.1pt;height:14.95pt" o:ole="">
                                          <v:imagedata r:id="rId118" o:title=""/>
                                        </v:shape>
                                        <o:OLEObject Type="Embed" ProgID="Equation.DSMT4" ShapeID="_x0000_i3528" DrawAspect="Content" ObjectID="_1687895610" r:id="rId1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712872E5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30" w:dyaOrig="300" w14:anchorId="1E5AEAA1">
                                        <v:shape id="_x0000_i3529" type="#_x0000_t75" style="width:16.3pt;height:14.95pt" o:ole="">
                                          <v:imagedata r:id="rId120" o:title=""/>
                                        </v:shape>
                                        <o:OLEObject Type="Embed" ProgID="Equation.DSMT4" ShapeID="_x0000_i3529" DrawAspect="Content" ObjectID="_1687895611" r:id="rId12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37CCA9F0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120" w:dyaOrig="240" w14:anchorId="20E7D597">
                                        <v:shape id="_x0000_i3530" type="#_x0000_t75" style="width:6.1pt;height:12.25pt" o:ole="">
                                          <v:imagedata r:id="rId122" o:title=""/>
                                        </v:shape>
                                        <o:OLEObject Type="Embed" ProgID="Equation.DSMT4" ShapeID="_x0000_i3530" DrawAspect="Content" ObjectID="_1687895612" r:id="rId1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41A021A5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4"/>
                                        <w:szCs w:val="24"/>
                                      </w:rPr>
                                      <w:object w:dxaOrig="360" w:dyaOrig="570" w14:anchorId="78F9D70C">
                                        <v:shape id="_x0000_i3531" type="#_x0000_t75" style="width:18.35pt;height:28.55pt" o:ole="">
                                          <v:imagedata r:id="rId124" o:title=""/>
                                        </v:shape>
                                        <o:OLEObject Type="Embed" ProgID="Equation.DSMT4" ShapeID="_x0000_i3531" DrawAspect="Content" ObjectID="_1687895613" r:id="rId12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37379F64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23BBD55B">
                                        <v:shape id="_x0000_i3532" type="#_x0000_t75" style="width:9.5pt;height:13.6pt" o:ole="">
                                          <v:imagedata r:id="rId126" o:title=""/>
                                        </v:shape>
                                        <o:OLEObject Type="Embed" ProgID="Equation.DSMT4" ShapeID="_x0000_i3532" DrawAspect="Content" ObjectID="_1687895614" r:id="rId12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auto"/>
                                    <w:vAlign w:val="center"/>
                                  </w:tcPr>
                                  <w:p w14:paraId="6BEAA11B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Cs w:val="24"/>
                                      </w:rPr>
                                      <w:object w:dxaOrig="120" w:dyaOrig="300" w14:anchorId="77F4D068">
                                        <v:shape id="_x0000_i3533" type="#_x0000_t75" style="width:6.1pt;height:14.95pt" o:ole="">
                                          <v:imagedata r:id="rId128" o:title=""/>
                                        </v:shape>
                                        <o:OLEObject Type="Embed" ProgID="Equation.DSMT4" ShapeID="_x0000_i3533" DrawAspect="Content" ObjectID="_1687895615" r:id="rId12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1D2F03DC" w14:textId="48DB439E" w:rsidR="00E62F77" w:rsidRPr="003963E5" w:rsidRDefault="00E62F77" w:rsidP="003963E5">
                              <w:pPr>
                                <w:spacing w:before="60" w:after="60" w:line="240" w:lineRule="auto"/>
                                <w:ind w:left="288" w:firstLine="288"/>
                                <w:rPr>
                                  <w:rFonts w:ascii="Chu Van An" w:eastAsia="Times New Roman" w:hAnsi="Chu Van An"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FB3E0E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571.25pt;mso-position-horizontal-relative:char;mso-position-vertical-relative:line" coordorigin="-123,-46" coordsize="65134,34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">
                <v:shape id="Rectangle: Diagonal Corners Rounded 244" o:spid="_x0000_s1071" style="position:absolute;width:65011;height:34514;visibility:visible;mso-wrap-style:square;v-text-anchor:middle" coordsize="6501130,34514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" adj="-11796480,,5400" path="m32685,l6409735,v50476,,91395,40919,91395,91395l6501130,3418781v,18051,-14634,32685,-32685,32685l91395,3451466c40919,3451466,,3410547,,3360071l,32685c,14634,14634,,3268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2685,0;6409735,0;6501130,91395;6501130,3418781;6468445,3451466;91395,3451466;0,3360071;0,32685;32685,0" o:connectangles="0,0,0,0,0,0,0,0,0" textboxrect="0,0,6501130,3451466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A0ACFF3" w14:textId="2502CF17" w:rsidR="00825F5A" w:rsidRPr="00F87CF6" w:rsidRDefault="00E62F77" w:rsidP="003963E5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  <w:r w:rsidR="00825F5A" w:rsidRPr="00825F5A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Định nghĩa: </w: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Với mỗi góc </w:t>
                        </w:r>
                        <w:r w:rsidR="00825F5A" w:rsidRPr="00F87CF6">
                          <w:rPr>
                            <w:position w:val="-14"/>
                            <w:szCs w:val="24"/>
                          </w:rPr>
                          <w:object w:dxaOrig="1613" w:dyaOrig="369" w14:anchorId="676BAD87">
                            <v:shape id="_x0000_i1027" type="#_x0000_t75" style="width:80.85pt;height:18.35pt" o:ole="">
                              <v:imagedata r:id="rId10" o:title=""/>
                            </v:shape>
                            <o:OLEObject Type="Embed" ProgID="Equation.DSMT4" ShapeID="_x0000_i1027" DrawAspect="Content" ObjectID="_1687895557" r:id="rId130"/>
                          </w:objec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ta xác định một điểm </w:t>
                        </w:r>
                        <w:r w:rsidR="00825F5A" w:rsidRPr="00F87CF6">
                          <w:rPr>
                            <w:position w:val="-4"/>
                            <w:szCs w:val="24"/>
                          </w:rPr>
                          <w:object w:dxaOrig="300" w:dyaOrig="219" w14:anchorId="28ED0915">
                            <v:shape id="_x0000_i1028" type="#_x0000_t75" style="width:14.95pt;height:10.2pt" o:ole="">
                              <v:imagedata r:id="rId12" o:title=""/>
                            </v:shape>
                            <o:OLEObject Type="Embed" ProgID="Equation.DSMT4" ShapeID="_x0000_i1028" DrawAspect="Content" ObjectID="_1687895558" r:id="rId131"/>
                          </w:objec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trên nửa đường tròn đơn vị sao cho </w:t>
                        </w:r>
                        <w:r w:rsidR="00825F5A" w:rsidRPr="00F87CF6">
                          <w:rPr>
                            <w:position w:val="-6"/>
                            <w:szCs w:val="24"/>
                          </w:rPr>
                          <w:object w:dxaOrig="899" w:dyaOrig="323" w14:anchorId="288239D4">
                            <v:shape id="_x0000_i1029" type="#_x0000_t75" style="width:44.85pt;height:16.3pt" o:ole="">
                              <v:imagedata r:id="rId14" o:title=""/>
                            </v:shape>
                            <o:OLEObject Type="Embed" ProgID="Equation.DSMT4" ShapeID="_x0000_i1029" DrawAspect="Content" ObjectID="_1687895559" r:id="rId132"/>
                          </w:objec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giả sử điểm </w:t>
                        </w:r>
                        <w:r w:rsidR="00825F5A" w:rsidRPr="00F87CF6">
                          <w:rPr>
                            <w:position w:val="-4"/>
                            <w:szCs w:val="24"/>
                          </w:rPr>
                          <w:object w:dxaOrig="301" w:dyaOrig="213" w14:anchorId="26F153A2">
                            <v:shape id="_x0000_i1030" type="#_x0000_t75" style="width:14.95pt;height:10.2pt" o:ole="">
                              <v:imagedata r:id="rId16" o:title=""/>
                            </v:shape>
                            <o:OLEObject Type="Embed" ProgID="Equation.DSMT4" ShapeID="_x0000_i1030" DrawAspect="Content" ObjectID="_1687895560" r:id="rId133"/>
                          </w:objec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có tọa độ </w:t>
                        </w:r>
                        <w:r w:rsidR="00825F5A" w:rsidRPr="00F87CF6">
                          <w:rPr>
                            <w:position w:val="-12"/>
                            <w:szCs w:val="24"/>
                          </w:rPr>
                          <w:object w:dxaOrig="964" w:dyaOrig="338" w14:anchorId="13222A9F">
                            <v:shape id="_x0000_i1031" type="#_x0000_t75" style="width:48.25pt;height:17pt" o:ole="">
                              <v:imagedata r:id="rId18" o:title=""/>
                            </v:shape>
                            <o:OLEObject Type="Embed" ProgID="Equation.DSMT4" ShapeID="_x0000_i1031" DrawAspect="Content" ObjectID="_1687895561" r:id="rId134"/>
                          </w:object>
                        </w:r>
                      </w:p>
                      <w:p w14:paraId="5BD841C4" w14:textId="77777777" w:rsidR="00825F5A" w:rsidRPr="00F87CF6" w:rsidRDefault="00825F5A" w:rsidP="00A9574B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tabs>
                            <w:tab w:val="left" w:pos="360"/>
                            <w:tab w:val="left" w:pos="1980"/>
                            <w:tab w:val="left" w:pos="3960"/>
                            <w:tab w:val="left" w:pos="5940"/>
                          </w:tabs>
                          <w:spacing w:before="40" w:line="240" w:lineRule="auto"/>
                          <w:ind w:left="426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>Khi đó ta có định nghĩa:</w:t>
                        </w:r>
                      </w:p>
                      <w:tbl>
                        <w:tblPr>
                          <w:tblStyle w:val="TableGrid"/>
                          <w:tblW w:w="9923" w:type="dxa"/>
                          <w:tblInd w:w="112" w:type="dxa"/>
                          <w:tblBorders>
                            <w:top w:val="dashSmallGap" w:sz="4" w:space="0" w:color="0000CC"/>
                            <w:left w:val="dashDotStroked" w:sz="2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54"/>
                          <w:gridCol w:w="3969"/>
                        </w:tblGrid>
                        <w:tr w:rsidR="00825F5A" w:rsidRPr="00F87CF6" w14:paraId="7D9E9C33" w14:textId="77777777" w:rsidTr="003963E5">
                          <w:trPr>
                            <w:trHeight w:val="2076"/>
                          </w:trPr>
                          <w:tc>
                            <w:tcPr>
                              <w:tcW w:w="5954" w:type="dxa"/>
                            </w:tcPr>
                            <w:p w14:paraId="125FE7A7" w14:textId="77777777" w:rsidR="00825F5A" w:rsidRPr="00F87CF6" w:rsidRDefault="00825F5A" w:rsidP="00825F5A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360"/>
                                </w:tabs>
                                <w:spacing w:before="40"/>
                                <w:ind w:left="24" w:hanging="11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sin của góc </w:t>
                              </w:r>
                              <w:r w:rsidRPr="00F87CF6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13" w:dyaOrig="188" w14:anchorId="20C9D527">
                                  <v:shape id="_x0000_i2556" type="#_x0000_t75" style="width:10.2pt;height:9.5pt" o:ole="">
                                    <v:imagedata r:id="rId20" o:title=""/>
                                  </v:shape>
                                  <o:OLEObject Type="Embed" ProgID="Equation.DSMT4" ShapeID="_x0000_i2556" DrawAspect="Content" ObjectID="_1687895562" r:id="rId135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87CF6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326" w:dyaOrig="301" w14:anchorId="7A030644">
                                  <v:shape id="_x0000_i2557" type="#_x0000_t75" style="width:16.3pt;height:14.95pt" o:ole="">
                                    <v:imagedata r:id="rId22" o:title=""/>
                                  </v:shape>
                                  <o:OLEObject Type="Embed" ProgID="Equation.DSMT4" ShapeID="_x0000_i2557" DrawAspect="Content" ObjectID="_1687895563" r:id="rId136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kí hiệu </w:t>
                              </w:r>
                              <w:r w:rsidRPr="00F87CF6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952" w:dyaOrig="301" w14:anchorId="61145B62">
                                  <v:shape id="_x0000_i2558" type="#_x0000_t75" style="width:47.55pt;height:14.95pt" o:ole="">
                                    <v:imagedata r:id="rId24" o:title=""/>
                                  </v:shape>
                                  <o:OLEObject Type="Embed" ProgID="Equation.DSMT4" ShapeID="_x0000_i2558" DrawAspect="Content" ObjectID="_1687895564" r:id="rId137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446B748" w14:textId="77777777" w:rsidR="00825F5A" w:rsidRPr="00F87CF6" w:rsidRDefault="00825F5A" w:rsidP="00825F5A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360"/>
                                </w:tabs>
                                <w:spacing w:before="40"/>
                                <w:ind w:left="24" w:hanging="11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cosin của góc </w:t>
                              </w:r>
                              <w:r w:rsidRPr="00F87CF6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13" w:dyaOrig="188" w14:anchorId="6502A208">
                                  <v:shape id="_x0000_i2559" type="#_x0000_t75" style="width:10.2pt;height:9.5pt" o:ole="">
                                    <v:imagedata r:id="rId26" o:title=""/>
                                  </v:shape>
                                  <o:OLEObject Type="Embed" ProgID="Equation.DSMT4" ShapeID="_x0000_i2559" DrawAspect="Content" ObjectID="_1687895565" r:id="rId138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87CF6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326" w:dyaOrig="301" w14:anchorId="310EE82C">
                                  <v:shape id="_x0000_i2560" type="#_x0000_t75" style="width:16.3pt;height:14.95pt" o:ole="">
                                    <v:imagedata r:id="rId28" o:title=""/>
                                  </v:shape>
                                  <o:OLEObject Type="Embed" ProgID="Equation.DSMT4" ShapeID="_x0000_i2560" DrawAspect="Content" ObjectID="_1687895566" r:id="rId139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kí hiệu </w:t>
                              </w:r>
                              <w:r w:rsidRPr="00F87CF6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964" w:dyaOrig="301" w14:anchorId="23ED9C9A">
                                  <v:shape id="_x0000_i2561" type="#_x0000_t75" style="width:48.25pt;height:14.95pt" o:ole="">
                                    <v:imagedata r:id="rId30" o:title=""/>
                                  </v:shape>
                                  <o:OLEObject Type="Embed" ProgID="Equation.DSMT4" ShapeID="_x0000_i2561" DrawAspect="Content" ObjectID="_1687895567" r:id="rId140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27F1EED1" w14:textId="77777777" w:rsidR="00825F5A" w:rsidRPr="00F87CF6" w:rsidRDefault="00825F5A" w:rsidP="00825F5A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360"/>
                                </w:tabs>
                                <w:spacing w:before="40"/>
                                <w:ind w:left="24" w:hanging="11"/>
                                <w:rPr>
                                  <w:rFonts w:ascii="Chu Van An" w:hAnsi="Chu Van An" w:cs="Chu Van An"/>
                                  <w:color w:val="134770" w:themeColor="text2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134770" w:themeColor="text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tang của góc </w:t>
                              </w:r>
                              <w:r w:rsidRPr="00F87CF6">
                                <w:rPr>
                                  <w:color w:val="000000" w:themeColor="text1"/>
                                  <w:position w:val="-4"/>
                                  <w:sz w:val="24"/>
                                  <w:szCs w:val="24"/>
                                </w:rPr>
                                <w:object w:dxaOrig="213" w:dyaOrig="188" w14:anchorId="6D9D97C2">
                                  <v:shape id="_x0000_i2562" type="#_x0000_t75" style="width:10.2pt;height:9.5pt" o:ole="">
                                    <v:imagedata r:id="rId32" o:title=""/>
                                  </v:shape>
                                  <o:OLEObject Type="Embed" ProgID="Equation.DSMT4" ShapeID="_x0000_i2562" DrawAspect="Content" ObjectID="_1687895568" r:id="rId141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87CF6">
                                <w:rPr>
                                  <w:color w:val="000000" w:themeColor="text1"/>
                                  <w:position w:val="-26"/>
                                  <w:sz w:val="24"/>
                                  <w:szCs w:val="24"/>
                                </w:rPr>
                                <w:object w:dxaOrig="1077" w:dyaOrig="601" w14:anchorId="51D3E92F">
                                  <v:shape id="_x0000_i2563" type="#_x0000_t75" style="width:54.35pt;height:29.9pt" o:ole="">
                                    <v:imagedata r:id="rId34" o:title=""/>
                                  </v:shape>
                                  <o:OLEObject Type="Embed" ProgID="Equation.DSMT4" ShapeID="_x0000_i2563" DrawAspect="Content" ObjectID="_1687895569" r:id="rId142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kí hiệu </w:t>
                              </w:r>
                              <w:r w:rsidRPr="00F87CF6">
                                <w:rPr>
                                  <w:color w:val="000000" w:themeColor="text1"/>
                                  <w:position w:val="-26"/>
                                  <w:sz w:val="24"/>
                                  <w:szCs w:val="24"/>
                                </w:rPr>
                                <w:object w:dxaOrig="1052" w:dyaOrig="601" w14:anchorId="49A585B8">
                                  <v:shape id="_x0000_i2564" type="#_x0000_t75" style="width:52.3pt;height:29.9pt" o:ole="">
                                    <v:imagedata r:id="rId36" o:title=""/>
                                  </v:shape>
                                  <o:OLEObject Type="Embed" ProgID="Equation.DSMT4" ShapeID="_x0000_i2564" DrawAspect="Content" ObjectID="_1687895570" r:id="rId143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763A178" w14:textId="77777777" w:rsidR="00825F5A" w:rsidRPr="00F87CF6" w:rsidRDefault="00825F5A" w:rsidP="00825F5A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360"/>
                                </w:tabs>
                                <w:spacing w:before="40"/>
                                <w:ind w:left="24" w:hanging="11"/>
                                <w:rPr>
                                  <w:rFonts w:ascii="Chu Van An" w:hAnsi="Chu Van An" w:cs="Chu Van An"/>
                                  <w:color w:val="134770" w:themeColor="text2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134770" w:themeColor="text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cotang của góc </w:t>
                              </w:r>
                              <w:r w:rsidRPr="00F87CF6">
                                <w:rPr>
                                  <w:color w:val="000000" w:themeColor="text1"/>
                                  <w:position w:val="-4"/>
                                  <w:sz w:val="24"/>
                                  <w:szCs w:val="24"/>
                                </w:rPr>
                                <w:object w:dxaOrig="213" w:dyaOrig="188" w14:anchorId="6E07AEEB">
                                  <v:shape id="_x0000_i2565" type="#_x0000_t75" style="width:10.2pt;height:9.5pt" o:ole="">
                                    <v:imagedata r:id="rId38" o:title=""/>
                                  </v:shape>
                                  <o:OLEObject Type="Embed" ProgID="Equation.DSMT4" ShapeID="_x0000_i2565" DrawAspect="Content" ObjectID="_1687895571" r:id="rId144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87CF6">
                                <w:rPr>
                                  <w:color w:val="000000" w:themeColor="text1"/>
                                  <w:position w:val="-26"/>
                                  <w:sz w:val="24"/>
                                  <w:szCs w:val="24"/>
                                </w:rPr>
                                <w:object w:dxaOrig="1077" w:dyaOrig="601" w14:anchorId="37CE6DB9">
                                  <v:shape id="_x0000_i2566" type="#_x0000_t75" style="width:54.35pt;height:29.9pt" o:ole="">
                                    <v:imagedata r:id="rId40" o:title=""/>
                                  </v:shape>
                                  <o:OLEObject Type="Embed" ProgID="Equation.DSMT4" ShapeID="_x0000_i2566" DrawAspect="Content" ObjectID="_1687895572" r:id="rId145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kí hiệu </w:t>
                              </w:r>
                              <w:r w:rsidRPr="00F87CF6">
                                <w:rPr>
                                  <w:color w:val="000000" w:themeColor="text1"/>
                                  <w:position w:val="-26"/>
                                  <w:sz w:val="24"/>
                                  <w:szCs w:val="24"/>
                                </w:rPr>
                                <w:object w:dxaOrig="1027" w:dyaOrig="601" w14:anchorId="055431E5">
                                  <v:shape id="_x0000_i2567" type="#_x0000_t75" style="width:50.95pt;height:29.9pt" o:ole="">
                                    <v:imagedata r:id="rId42" o:title=""/>
                                  </v:shape>
                                  <o:OLEObject Type="Embed" ProgID="Equation.DSMT4" ShapeID="_x0000_i2567" DrawAspect="Content" ObjectID="_1687895573" r:id="rId146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3969" w:type="dxa"/>
                              <w:vAlign w:val="center"/>
                            </w:tcPr>
                            <w:p w14:paraId="14362E65" w14:textId="77777777" w:rsidR="00825F5A" w:rsidRPr="00F87CF6" w:rsidRDefault="00825F5A" w:rsidP="00825F5A">
                              <w:pPr>
                                <w:pStyle w:val="ListParagraph"/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/>
                                <w:ind w:left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1EBDDE3D" wp14:editId="0C1B1B97">
                                    <wp:extent cx="1406106" cy="888521"/>
                                    <wp:effectExtent l="0" t="0" r="3810" b="6985"/>
                                    <wp:docPr id="47" name="Picture 47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Picture 1"/>
                                            <pic:cNvPicPr/>
                                          </pic:nvPicPr>
                                          <pic:blipFill>
                                            <a:blip r:embed="rId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07111" cy="88915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3A1F279" w14:textId="77777777" w:rsidR="003963E5" w:rsidRPr="00AE63D8" w:rsidRDefault="003963E5" w:rsidP="003963E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Pr="00AE63D8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Tính chất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: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Trên hình bên ta có dây cung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Cs w:val="24"/>
                          </w:rPr>
                          <w:object w:dxaOrig="451" w:dyaOrig="238" w14:anchorId="038B3830">
                            <v:shape id="_x0000_i2255" type="#_x0000_t75" style="width:22.4pt;height:12.25pt" o:ole="">
                              <v:imagedata r:id="rId45" o:title=""/>
                            </v:shape>
                            <o:OLEObject Type="Embed" ProgID="Equation.DSMT4" ShapeID="_x0000_i2255" DrawAspect="Content" ObjectID="_1687895574" r:id="rId147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song song với trục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Cs w:val="24"/>
                            <w:lang w:val="vi-VN"/>
                          </w:rPr>
                          <w:object w:dxaOrig="301" w:dyaOrig="238" w14:anchorId="0EF72923">
                            <v:shape id="_x0000_i2256" type="#_x0000_t75" style="width:14.95pt;height:12.25pt" o:ole="">
                              <v:imagedata r:id="rId47" o:title=""/>
                            </v:shape>
                            <o:OLEObject Type="Embed" ProgID="Equation.DSMT4" ShapeID="_x0000_i2256" DrawAspect="Content" ObjectID="_1687895575" r:id="rId148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nếu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Cs w:val="24"/>
                            <w:lang w:val="vi-VN"/>
                          </w:rPr>
                          <w:object w:dxaOrig="902" w:dyaOrig="326" w14:anchorId="3AF1D0D3">
                            <v:shape id="_x0000_i2257" type="#_x0000_t75" style="width:44.85pt;height:16.3pt" o:ole="">
                              <v:imagedata r:id="rId49" o:title=""/>
                            </v:shape>
                            <o:OLEObject Type="Embed" ProgID="Equation.DSMT4" ShapeID="_x0000_i2257" DrawAspect="Content" ObjectID="_1687895576" r:id="rId149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thì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Cs w:val="24"/>
                            <w:lang w:val="vi-VN"/>
                          </w:rPr>
                          <w:object w:dxaOrig="1478" w:dyaOrig="326" w14:anchorId="69E4EF77">
                            <v:shape id="_x0000_i2258" type="#_x0000_t75" style="width:74.05pt;height:16.3pt" o:ole="">
                              <v:imagedata r:id="rId51" o:title=""/>
                            </v:shape>
                            <o:OLEObject Type="Embed" ProgID="Equation.DSMT4" ShapeID="_x0000_i2258" DrawAspect="Content" ObjectID="_1687895577" r:id="rId150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Ta có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10"/>
                            <w:szCs w:val="24"/>
                            <w:lang w:val="vi-VN"/>
                          </w:rPr>
                          <w:object w:dxaOrig="1315" w:dyaOrig="301" w14:anchorId="0EC386A5">
                            <v:shape id="_x0000_i2259" type="#_x0000_t75" style="width:65.9pt;height:14.95pt" o:ole="">
                              <v:imagedata r:id="rId53" o:title=""/>
                            </v:shape>
                            <o:OLEObject Type="Embed" ProgID="Equation.DSMT4" ShapeID="_x0000_i2259" DrawAspect="Content" ObjectID="_1687895578" r:id="rId151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10"/>
                            <w:szCs w:val="24"/>
                          </w:rPr>
                          <w:object w:dxaOrig="1415" w:dyaOrig="301" w14:anchorId="7E111652">
                            <v:shape id="_x0000_i2260" type="#_x0000_t75" style="width:70.65pt;height:14.95pt" o:ole="">
                              <v:imagedata r:id="rId55" o:title=""/>
                            </v:shape>
                            <o:OLEObject Type="Embed" ProgID="Equation.DSMT4" ShapeID="_x0000_i2260" DrawAspect="Content" ObjectID="_1687895579" r:id="rId152"/>
                          </w:object>
                        </w:r>
                      </w:p>
                      <w:p w14:paraId="66DFCEB7" w14:textId="77777777" w:rsidR="003963E5" w:rsidRPr="00AE63D8" w:rsidRDefault="003963E5" w:rsidP="003963E5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tabs>
                            <w:tab w:val="left" w:pos="360"/>
                            <w:tab w:val="left" w:pos="1980"/>
                            <w:tab w:val="left" w:pos="3960"/>
                            <w:tab w:val="left" w:pos="5940"/>
                          </w:tabs>
                          <w:spacing w:before="40" w:line="240" w:lineRule="auto"/>
                          <w:ind w:left="458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>Do đó</w:t>
                        </w:r>
                        <w:r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911" w:type="dxa"/>
                          <w:tblInd w:w="112" w:type="dxa"/>
                          <w:tblBorders>
                            <w:top w:val="dashSmallGap" w:sz="4" w:space="0" w:color="0000CC"/>
                            <w:left w:val="dashDotStroked" w:sz="2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63"/>
                          <w:gridCol w:w="3948"/>
                        </w:tblGrid>
                        <w:tr w:rsidR="003963E5" w:rsidRPr="00AE63D8" w14:paraId="43679A22" w14:textId="77777777" w:rsidTr="003963E5">
                          <w:trPr>
                            <w:trHeight w:val="1519"/>
                          </w:trPr>
                          <w:tc>
                            <w:tcPr>
                              <w:tcW w:w="5963" w:type="dxa"/>
                            </w:tcPr>
                            <w:p w14:paraId="330A3C9D" w14:textId="77777777" w:rsidR="003963E5" w:rsidRPr="00AE63D8" w:rsidRDefault="003963E5" w:rsidP="003963E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44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CE4496">
                                <w:rPr>
                                  <w:lang w:val="vi-VN"/>
                                </w:rPr>
                                <w:object w:dxaOrig="2091" w:dyaOrig="1528" w14:anchorId="70923256">
                                  <v:shape id="_x0000_i3441" type="#_x0000_t75" style="width:103.9pt;height:76.75pt" o:ole="">
                                    <v:imagedata r:id="rId57" o:title=""/>
                                  </v:shape>
                                  <o:OLEObject Type="Embed" ProgID="Equation.DSMT4" ShapeID="_x0000_i3441" DrawAspect="Content" ObjectID="_1687895580" r:id="rId153"/>
                                </w:object>
                              </w:r>
                            </w:p>
                          </w:tc>
                          <w:tc>
                            <w:tcPr>
                              <w:tcW w:w="3948" w:type="dxa"/>
                              <w:vAlign w:val="center"/>
                            </w:tcPr>
                            <w:p w14:paraId="2AC42FB9" w14:textId="1D57EB2F" w:rsidR="003963E5" w:rsidRPr="00AE63D8" w:rsidRDefault="00A9574B" w:rsidP="003963E5">
                              <w:pPr>
                                <w:pStyle w:val="ListParagraph"/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/>
                                <w:ind w:left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0E61AC7" wp14:editId="7CF27A31">
                                    <wp:extent cx="1057713" cy="989244"/>
                                    <wp:effectExtent l="0" t="0" r="0" b="1905"/>
                                    <wp:docPr id="2050" name="Picture 2" descr="Công thức cung - góc liên kết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649A973A-5773-4BF5-BE79-137BED4553F2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050" name="Picture 2" descr="Công thức cung - góc liên kết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649A973A-5773-4BF5-BE79-137BED4553F2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58771" cy="9902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5EC2982" w14:textId="77777777" w:rsidR="00556594" w:rsidRPr="006C2614" w:rsidRDefault="00556594" w:rsidP="00556594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6C2614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 </w:t>
                        </w:r>
                        <w:r w:rsidRPr="006C2614">
                          <w:rPr>
                            <w:rFonts w:ascii="Chu Van An" w:hAnsi="Chu Van An" w:cs="Chu Van An"/>
                            <w:b/>
                            <w:noProof/>
                            <w:color w:val="0000CC"/>
                            <w:szCs w:val="24"/>
                          </w:rPr>
                          <w:t xml:space="preserve">Giá trị lượng giác của các góc đặc </w:t>
                        </w:r>
                        <w:r>
                          <w:rPr>
                            <w:rFonts w:ascii="Chu Van An" w:hAnsi="Chu Van An" w:cs="Chu Van An"/>
                            <w:b/>
                            <w:noProof/>
                            <w:color w:val="0000CC"/>
                            <w:szCs w:val="24"/>
                          </w:rPr>
                          <w:t>biệt</w:t>
                        </w:r>
                      </w:p>
                      <w:tbl>
                        <w:tblPr>
                          <w:tblW w:w="9783" w:type="dxa"/>
                          <w:jc w:val="center"/>
                          <w:tblBorders>
                            <w:top w:val="dashSmallGap" w:sz="4" w:space="0" w:color="0000CC"/>
                            <w:left w:val="dashDotStroked" w:sz="2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2092"/>
                          <w:gridCol w:w="1144"/>
                          <w:gridCol w:w="1307"/>
                          <w:gridCol w:w="1307"/>
                          <w:gridCol w:w="1307"/>
                          <w:gridCol w:w="1307"/>
                          <w:gridCol w:w="1319"/>
                        </w:tblGrid>
                        <w:tr w:rsidR="00556594" w:rsidRPr="00535518" w14:paraId="2F64D241" w14:textId="77777777" w:rsidTr="00EC4060">
                          <w:trPr>
                            <w:trHeight w:val="286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AF5DB" w:themeFill="accent1" w:themeFillTint="33"/>
                            </w:tcPr>
                            <w:p w14:paraId="5001204A" w14:textId="77777777" w:rsidR="00556594" w:rsidRPr="003963E5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Giá trị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ab/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  <w:lang w:val="vi-VN"/>
                                </w:rPr>
                                <w:object w:dxaOrig="213" w:dyaOrig="188" w14:anchorId="164F5F58">
                                  <v:shape id="_x0000_i3534" type="#_x0000_t75" style="width:10.2pt;height:9.5pt" o:ole="">
                                    <v:imagedata r:id="rId60" o:title=""/>
                                  </v:shape>
                                  <o:OLEObject Type="Embed" ProgID="Equation.DSMT4" ShapeID="_x0000_i3534" DrawAspect="Content" ObjectID="_1687895581" r:id="rId154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EAF5DB" w:themeFill="accent1" w:themeFillTint="33"/>
                            </w:tcPr>
                            <w:p w14:paraId="56409C5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238" w:dyaOrig="275" w14:anchorId="7E097E6B">
                                  <v:shape id="_x0000_i3535" type="#_x0000_t75" style="width:12.25pt;height:13.6pt" o:ole="">
                                    <v:imagedata r:id="rId62" o:title=""/>
                                  </v:shape>
                                  <o:OLEObject Type="Embed" ProgID="Equation.DSMT4" ShapeID="_x0000_i3535" DrawAspect="Content" ObjectID="_1687895582" r:id="rId155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EAF5DB" w:themeFill="accent1" w:themeFillTint="33"/>
                            </w:tcPr>
                            <w:p w14:paraId="07BA66D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38" w:dyaOrig="275" w14:anchorId="4D43CBB3">
                                  <v:shape id="_x0000_i3536" type="#_x0000_t75" style="width:17pt;height:13.6pt" o:ole="">
                                    <v:imagedata r:id="rId64" o:title=""/>
                                  </v:shape>
                                  <o:OLEObject Type="Embed" ProgID="Equation.DSMT4" ShapeID="_x0000_i3536" DrawAspect="Content" ObjectID="_1687895583" r:id="rId156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EAF5DB" w:themeFill="accent1" w:themeFillTint="33"/>
                            </w:tcPr>
                            <w:p w14:paraId="1507E02F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38" w:dyaOrig="275" w14:anchorId="3CEA838B">
                                  <v:shape id="_x0000_i3537" type="#_x0000_t75" style="width:17pt;height:13.6pt" o:ole="">
                                    <v:imagedata r:id="rId66" o:title=""/>
                                  </v:shape>
                                  <o:OLEObject Type="Embed" ProgID="Equation.DSMT4" ShapeID="_x0000_i3537" DrawAspect="Content" ObjectID="_1687895584" r:id="rId157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EAF5DB" w:themeFill="accent1" w:themeFillTint="33"/>
                            </w:tcPr>
                            <w:p w14:paraId="6A3026A4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63" w:dyaOrig="275" w14:anchorId="0BC54C75">
                                  <v:shape id="_x0000_i3538" type="#_x0000_t75" style="width:18.35pt;height:13.6pt" o:ole="">
                                    <v:imagedata r:id="rId68" o:title=""/>
                                  </v:shape>
                                  <o:OLEObject Type="Embed" ProgID="Equation.DSMT4" ShapeID="_x0000_i3538" DrawAspect="Content" ObjectID="_1687895585" r:id="rId158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EAF5DB" w:themeFill="accent1" w:themeFillTint="33"/>
                            </w:tcPr>
                            <w:p w14:paraId="54474AED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63" w:dyaOrig="275" w14:anchorId="2B12D9A1">
                                  <v:shape id="_x0000_i3539" type="#_x0000_t75" style="width:18.35pt;height:13.6pt" o:ole="">
                                    <v:imagedata r:id="rId70" o:title=""/>
                                  </v:shape>
                                  <o:OLEObject Type="Embed" ProgID="Equation.DSMT4" ShapeID="_x0000_i3539" DrawAspect="Content" ObjectID="_1687895586" r:id="rId159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EAF5DB" w:themeFill="accent1" w:themeFillTint="33"/>
                            </w:tcPr>
                            <w:p w14:paraId="4E124EC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51" w:dyaOrig="275" w14:anchorId="0D33C704">
                                  <v:shape id="_x0000_i3540" type="#_x0000_t75" style="width:22.4pt;height:13.6pt" o:ole="">
                                    <v:imagedata r:id="rId72" o:title=""/>
                                  </v:shape>
                                  <o:OLEObject Type="Embed" ProgID="Equation.DSMT4" ShapeID="_x0000_i3540" DrawAspect="Content" ObjectID="_1687895587" r:id="rId160"/>
                                </w:object>
                              </w:r>
                            </w:p>
                          </w:tc>
                        </w:tr>
                        <w:tr w:rsidR="00556594" w:rsidRPr="00535518" w14:paraId="70949CE2" w14:textId="77777777" w:rsidTr="00EC4060">
                          <w:trPr>
                            <w:trHeight w:val="380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49E2D6A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88" w:dyaOrig="263" w14:anchorId="1666898C">
                                  <v:shape id="_x0000_i3506" type="#_x0000_t75" style="width:24.45pt;height:13.6pt" o:ole="">
                                    <v:imagedata r:id="rId74" o:title=""/>
                                  </v:shape>
                                  <o:OLEObject Type="Embed" ProgID="Equation.DSMT4" ShapeID="_x0000_i3506" DrawAspect="Content" ObjectID="_1687895588" r:id="rId161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auto"/>
                              <w:vAlign w:val="center"/>
                            </w:tcPr>
                            <w:p w14:paraId="1E520370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88" w:dyaOrig="263" w14:anchorId="76B76FF6">
                                  <v:shape id="_x0000_i3507" type="#_x0000_t75" style="width:9.5pt;height:13.6pt" o:ole="">
                                    <v:imagedata r:id="rId76" o:title=""/>
                                  </v:shape>
                                  <o:OLEObject Type="Embed" ProgID="Equation.DSMT4" ShapeID="_x0000_i3507" DrawAspect="Content" ObjectID="_1687895589" r:id="rId162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4B5AA4B2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213" w:dyaOrig="538" w14:anchorId="764F21BB">
                                  <v:shape id="_x0000_i3508" type="#_x0000_t75" style="width:10.2pt;height:27.15pt" o:ole="">
                                    <v:imagedata r:id="rId78" o:title=""/>
                                  </v:shape>
                                  <o:OLEObject Type="Embed" ProgID="Equation.DSMT4" ShapeID="_x0000_i3508" DrawAspect="Content" ObjectID="_1687895590" r:id="rId163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6F6D25A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363" w:dyaOrig="576" w14:anchorId="54CDFC64">
                                  <v:shape id="_x0000_i3509" type="#_x0000_t75" style="width:18.35pt;height:28.55pt" o:ole="">
                                    <v:imagedata r:id="rId80" o:title=""/>
                                  </v:shape>
                                  <o:OLEObject Type="Embed" ProgID="Equation.DSMT4" ShapeID="_x0000_i3509" DrawAspect="Content" ObjectID="_1687895591" r:id="rId164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494AE544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363" w:dyaOrig="576" w14:anchorId="7D587319">
                                  <v:shape id="_x0000_i3510" type="#_x0000_t75" style="width:18.35pt;height:28.55pt" o:ole="">
                                    <v:imagedata r:id="rId82" o:title=""/>
                                  </v:shape>
                                  <o:OLEObject Type="Embed" ProgID="Equation.DSMT4" ShapeID="_x0000_i3510" DrawAspect="Content" ObjectID="_1687895592" r:id="rId165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594A3AF1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125" w:dyaOrig="238" w14:anchorId="45448011">
                                  <v:shape id="_x0000_i3511" type="#_x0000_t75" style="width:6.1pt;height:12.25pt" o:ole="">
                                    <v:imagedata r:id="rId84" o:title=""/>
                                  </v:shape>
                                  <o:OLEObject Type="Embed" ProgID="Equation.DSMT4" ShapeID="_x0000_i3511" DrawAspect="Content" ObjectID="_1687895593" r:id="rId166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auto"/>
                              <w:vAlign w:val="center"/>
                            </w:tcPr>
                            <w:p w14:paraId="0FC41635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6FF1DAEC">
                                  <v:shape id="_x0000_i3512" type="#_x0000_t75" style="width:9.5pt;height:13.6pt" o:ole="">
                                    <v:imagedata r:id="rId86" o:title=""/>
                                  </v:shape>
                                  <o:OLEObject Type="Embed" ProgID="Equation.DSMT4" ShapeID="_x0000_i3512" DrawAspect="Content" ObjectID="_1687895594" r:id="rId167"/>
                                </w:object>
                              </w:r>
                            </w:p>
                          </w:tc>
                        </w:tr>
                        <w:tr w:rsidR="00556594" w:rsidRPr="00535518" w14:paraId="7DC98E89" w14:textId="77777777" w:rsidTr="00EC4060">
                          <w:trPr>
                            <w:trHeight w:val="387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10537BB2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95" w:dyaOrig="210" w14:anchorId="2C688C44">
                                  <v:shape id="_x0000_i3513" type="#_x0000_t75" style="width:24.45pt;height:10.2pt" o:ole="">
                                    <v:imagedata r:id="rId88" o:title=""/>
                                  </v:shape>
                                  <o:OLEObject Type="Embed" ProgID="Equation.DSMT4" ShapeID="_x0000_i3513" DrawAspect="Content" ObjectID="_1687895595" r:id="rId168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auto"/>
                              <w:vAlign w:val="center"/>
                            </w:tcPr>
                            <w:p w14:paraId="6DBD1D39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120" w:dyaOrig="240" w14:anchorId="41D9E259">
                                  <v:shape id="_x0000_i3514" type="#_x0000_t75" style="width:6.1pt;height:12.25pt" o:ole="">
                                    <v:imagedata r:id="rId90" o:title=""/>
                                  </v:shape>
                                  <o:OLEObject Type="Embed" ProgID="Equation.DSMT4" ShapeID="_x0000_i3514" DrawAspect="Content" ObjectID="_1687895596" r:id="rId169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0B171171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360" w:dyaOrig="570" w14:anchorId="5ECD3B69">
                                  <v:shape id="_x0000_i3515" type="#_x0000_t75" style="width:18.35pt;height:28.55pt" o:ole="">
                                    <v:imagedata r:id="rId92" o:title=""/>
                                  </v:shape>
                                  <o:OLEObject Type="Embed" ProgID="Equation.DSMT4" ShapeID="_x0000_i3515" DrawAspect="Content" ObjectID="_1687895597" r:id="rId170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0F04C7BD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360" w:dyaOrig="570" w14:anchorId="026D0523">
                                  <v:shape id="_x0000_i3516" type="#_x0000_t75" style="width:18.35pt;height:28.55pt" o:ole="">
                                    <v:imagedata r:id="rId94" o:title=""/>
                                  </v:shape>
                                  <o:OLEObject Type="Embed" ProgID="Equation.DSMT4" ShapeID="_x0000_i3516" DrawAspect="Content" ObjectID="_1687895598" r:id="rId171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456F4D2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210" w:dyaOrig="540" w14:anchorId="2B6AC8F6">
                                  <v:shape id="_x0000_i3517" type="#_x0000_t75" style="width:10.2pt;height:27.15pt" o:ole="">
                                    <v:imagedata r:id="rId96" o:title=""/>
                                  </v:shape>
                                  <o:OLEObject Type="Embed" ProgID="Equation.DSMT4" ShapeID="_x0000_i3517" DrawAspect="Content" ObjectID="_1687895599" r:id="rId172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59F0243D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3AAC5684">
                                  <v:shape id="_x0000_i3518" type="#_x0000_t75" style="width:9.5pt;height:13.6pt" o:ole="">
                                    <v:imagedata r:id="rId98" o:title=""/>
                                  </v:shape>
                                  <o:OLEObject Type="Embed" ProgID="Equation.DSMT4" ShapeID="_x0000_i3518" DrawAspect="Content" ObjectID="_1687895600" r:id="rId173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auto"/>
                              <w:vAlign w:val="center"/>
                            </w:tcPr>
                            <w:p w14:paraId="6CAB2C2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330" w:dyaOrig="240" w14:anchorId="007FEBEF">
                                  <v:shape id="_x0000_i3519" type="#_x0000_t75" style="width:16.3pt;height:12.25pt" o:ole="">
                                    <v:imagedata r:id="rId100" o:title=""/>
                                  </v:shape>
                                  <o:OLEObject Type="Embed" ProgID="Equation.DSMT4" ShapeID="_x0000_i3519" DrawAspect="Content" ObjectID="_1687895601" r:id="rId174"/>
                                </w:object>
                              </w:r>
                            </w:p>
                          </w:tc>
                        </w:tr>
                        <w:tr w:rsidR="00556594" w:rsidRPr="00535518" w14:paraId="28F1B010" w14:textId="77777777" w:rsidTr="00EC4060">
                          <w:trPr>
                            <w:trHeight w:val="387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386E0AC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95" w:dyaOrig="210" w14:anchorId="468AEB78">
                                  <v:shape id="_x0000_i3520" type="#_x0000_t75" style="width:24.45pt;height:10.2pt" o:ole="">
                                    <v:imagedata r:id="rId102" o:title=""/>
                                  </v:shape>
                                  <o:OLEObject Type="Embed" ProgID="Equation.DSMT4" ShapeID="_x0000_i3520" DrawAspect="Content" ObjectID="_1687895602" r:id="rId175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auto"/>
                              <w:vAlign w:val="center"/>
                            </w:tcPr>
                            <w:p w14:paraId="70A0CC4F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5A78248C">
                                  <v:shape id="_x0000_i3521" type="#_x0000_t75" style="width:9.5pt;height:13.6pt" o:ole="">
                                    <v:imagedata r:id="rId104" o:title=""/>
                                  </v:shape>
                                  <o:OLEObject Type="Embed" ProgID="Equation.DSMT4" ShapeID="_x0000_i3521" DrawAspect="Content" ObjectID="_1687895603" r:id="rId176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63CAE63D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4"/>
                                  <w:szCs w:val="24"/>
                                </w:rPr>
                                <w:object w:dxaOrig="360" w:dyaOrig="570" w14:anchorId="4E1EFEE0">
                                  <v:shape id="_x0000_i3522" type="#_x0000_t75" style="width:18.35pt;height:28.55pt" o:ole="">
                                    <v:imagedata r:id="rId106" o:title=""/>
                                  </v:shape>
                                  <o:OLEObject Type="Embed" ProgID="Equation.DSMT4" ShapeID="_x0000_i3522" DrawAspect="Content" ObjectID="_1687895604" r:id="rId177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79EF8F98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120" w:dyaOrig="240" w14:anchorId="1624C66C">
                                  <v:shape id="_x0000_i3523" type="#_x0000_t75" style="width:6.1pt;height:12.25pt" o:ole="">
                                    <v:imagedata r:id="rId108" o:title=""/>
                                  </v:shape>
                                  <o:OLEObject Type="Embed" ProgID="Equation.DSMT4" ShapeID="_x0000_i3523" DrawAspect="Content" ObjectID="_1687895605" r:id="rId178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7664A77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330" w:dyaOrig="300" w14:anchorId="1BDCD80E">
                                  <v:shape id="_x0000_i3524" type="#_x0000_t75" style="width:16.3pt;height:14.95pt" o:ole="">
                                    <v:imagedata r:id="rId110" o:title=""/>
                                  </v:shape>
                                  <o:OLEObject Type="Embed" ProgID="Equation.DSMT4" ShapeID="_x0000_i3524" DrawAspect="Content" ObjectID="_1687895606" r:id="rId179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0E7953C7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</w:rPr>
                                <w:object w:dxaOrig="120" w:dyaOrig="300" w14:anchorId="02595B1F">
                                  <v:shape id="_x0000_i3525" type="#_x0000_t75" style="width:6.1pt;height:14.95pt" o:ole="">
                                    <v:imagedata r:id="rId112" o:title=""/>
                                  </v:shape>
                                  <o:OLEObject Type="Embed" ProgID="Equation.DSMT4" ShapeID="_x0000_i3525" DrawAspect="Content" ObjectID="_1687895607" r:id="rId180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auto"/>
                              <w:vAlign w:val="center"/>
                            </w:tcPr>
                            <w:p w14:paraId="5F8FC12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3909530F">
                                  <v:shape id="_x0000_i3526" type="#_x0000_t75" style="width:9.5pt;height:13.6pt" o:ole="">
                                    <v:imagedata r:id="rId114" o:title=""/>
                                  </v:shape>
                                  <o:OLEObject Type="Embed" ProgID="Equation.DSMT4" ShapeID="_x0000_i3526" DrawAspect="Content" ObjectID="_1687895608" r:id="rId181"/>
                                </w:object>
                              </w:r>
                            </w:p>
                          </w:tc>
                        </w:tr>
                        <w:tr w:rsidR="00556594" w:rsidRPr="00535518" w14:paraId="23338A96" w14:textId="77777777" w:rsidTr="00EC4060">
                          <w:trPr>
                            <w:trHeight w:val="380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5AFC26CF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95" w:dyaOrig="210" w14:anchorId="35C43307">
                                  <v:shape id="_x0000_i3527" type="#_x0000_t75" style="width:24.45pt;height:10.2pt" o:ole="">
                                    <v:imagedata r:id="rId116" o:title=""/>
                                  </v:shape>
                                  <o:OLEObject Type="Embed" ProgID="Equation.DSMT4" ShapeID="_x0000_i3527" DrawAspect="Content" ObjectID="_1687895609" r:id="rId182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auto"/>
                              <w:vAlign w:val="center"/>
                            </w:tcPr>
                            <w:p w14:paraId="1669BA9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</w:rPr>
                                <w:object w:dxaOrig="120" w:dyaOrig="300" w14:anchorId="42E67673">
                                  <v:shape id="_x0000_i3528" type="#_x0000_t75" style="width:6.1pt;height:14.95pt" o:ole="">
                                    <v:imagedata r:id="rId118" o:title=""/>
                                  </v:shape>
                                  <o:OLEObject Type="Embed" ProgID="Equation.DSMT4" ShapeID="_x0000_i3528" DrawAspect="Content" ObjectID="_1687895610" r:id="rId183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712872E5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30" w:dyaOrig="300" w14:anchorId="1E5AEAA1">
                                  <v:shape id="_x0000_i3529" type="#_x0000_t75" style="width:16.3pt;height:14.95pt" o:ole="">
                                    <v:imagedata r:id="rId120" o:title=""/>
                                  </v:shape>
                                  <o:OLEObject Type="Embed" ProgID="Equation.DSMT4" ShapeID="_x0000_i3529" DrawAspect="Content" ObjectID="_1687895611" r:id="rId184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37CCA9F0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120" w:dyaOrig="240" w14:anchorId="20E7D597">
                                  <v:shape id="_x0000_i3530" type="#_x0000_t75" style="width:6.1pt;height:12.25pt" o:ole="">
                                    <v:imagedata r:id="rId122" o:title=""/>
                                  </v:shape>
                                  <o:OLEObject Type="Embed" ProgID="Equation.DSMT4" ShapeID="_x0000_i3530" DrawAspect="Content" ObjectID="_1687895612" r:id="rId185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41A021A5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4"/>
                                  <w:szCs w:val="24"/>
                                </w:rPr>
                                <w:object w:dxaOrig="360" w:dyaOrig="570" w14:anchorId="78F9D70C">
                                  <v:shape id="_x0000_i3531" type="#_x0000_t75" style="width:18.35pt;height:28.55pt" o:ole="">
                                    <v:imagedata r:id="rId124" o:title=""/>
                                  </v:shape>
                                  <o:OLEObject Type="Embed" ProgID="Equation.DSMT4" ShapeID="_x0000_i3531" DrawAspect="Content" ObjectID="_1687895613" r:id="rId186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37379F64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23BBD55B">
                                  <v:shape id="_x0000_i3532" type="#_x0000_t75" style="width:9.5pt;height:13.6pt" o:ole="">
                                    <v:imagedata r:id="rId126" o:title=""/>
                                  </v:shape>
                                  <o:OLEObject Type="Embed" ProgID="Equation.DSMT4" ShapeID="_x0000_i3532" DrawAspect="Content" ObjectID="_1687895614" r:id="rId187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auto"/>
                              <w:vAlign w:val="center"/>
                            </w:tcPr>
                            <w:p w14:paraId="6BEAA11B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</w:rPr>
                                <w:object w:dxaOrig="120" w:dyaOrig="300" w14:anchorId="77F4D068">
                                  <v:shape id="_x0000_i3533" type="#_x0000_t75" style="width:6.1pt;height:14.95pt" o:ole="">
                                    <v:imagedata r:id="rId128" o:title=""/>
                                  </v:shape>
                                  <o:OLEObject Type="Embed" ProgID="Equation.DSMT4" ShapeID="_x0000_i3533" DrawAspect="Content" ObjectID="_1687895615" r:id="rId188"/>
                                </w:object>
                              </w:r>
                            </w:p>
                          </w:tc>
                        </w:tr>
                      </w:tbl>
                      <w:p w14:paraId="1D2F03DC" w14:textId="48DB439E" w:rsidR="00E62F77" w:rsidRPr="003963E5" w:rsidRDefault="00E62F77" w:rsidP="003963E5">
                        <w:pPr>
                          <w:spacing w:before="60" w:after="60" w:line="240" w:lineRule="auto"/>
                          <w:ind w:left="288" w:firstLine="288"/>
                          <w:rPr>
                            <w:rFonts w:ascii="Chu Van An" w:eastAsia="Times New Roman" w:hAnsi="Chu Van An"/>
                            <w:color w:val="FFFFFF" w:themeColor="light1"/>
                            <w:kern w:val="24"/>
                          </w:rPr>
                        </w:pPr>
                      </w:p>
                      <w:p w14:paraId="2FB3E0E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627D1D4" w:rsidR="008A36A9" w:rsidRPr="00B26177" w:rsidRDefault="008A36A9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38FEBD10">
                <wp:extent cx="6615197" cy="2518910"/>
                <wp:effectExtent l="0" t="0" r="14605" b="15240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518910"/>
                          <a:chOff x="-12333" y="-4628"/>
                          <a:chExt cx="6513454" cy="1188379"/>
                        </a:xfrm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9" y="-25"/>
                            <a:ext cx="6501130" cy="118377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49739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48BC7B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C19CF5B" w14:textId="72E84446" w:rsidR="005436C3" w:rsidRDefault="00E62F77" w:rsidP="005436C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5436C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5436C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5436C3" w:rsidRPr="005355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  <w:t>Góc giữa hai vectơ</w:t>
                              </w:r>
                            </w:p>
                            <w:tbl>
                              <w:tblPr>
                                <w:tblStyle w:val="TableGrid"/>
                                <w:tblW w:w="9911" w:type="dxa"/>
                                <w:tblInd w:w="112" w:type="dxa"/>
                                <w:tblBorders>
                                  <w:top w:val="dashSmallGap" w:sz="4" w:space="0" w:color="0000CC"/>
                                  <w:left w:val="dashDotStroked" w:sz="2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63"/>
                                <w:gridCol w:w="3948"/>
                              </w:tblGrid>
                              <w:tr w:rsidR="00556594" w:rsidRPr="00AE63D8" w14:paraId="1A22258A" w14:textId="77777777" w:rsidTr="00EC4060">
                                <w:trPr>
                                  <w:trHeight w:val="1519"/>
                                </w:trPr>
                                <w:tc>
                                  <w:tcPr>
                                    <w:tcW w:w="5963" w:type="dxa"/>
                                  </w:tcPr>
                                  <w:p w14:paraId="2FB026A0" w14:textId="4941488A" w:rsidR="00556594" w:rsidRDefault="006D0D70" w:rsidP="006D0D70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rPr>
                                        <w:rFonts w:ascii="Chu Van An" w:eastAsiaTheme="minorEastAsia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color w:val="0000CC"/>
                                        <w:szCs w:val="24"/>
                                        <w:lang w:val="vi-VN"/>
                                      </w:rPr>
                                      <w:sym w:font="Wingdings 2" w:char="F097"/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Cho hai vectơ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677825DB">
                                        <v:shape id="_x0000_i4039" type="#_x0000_t75" style="width:9.5pt;height:16.3pt" o:ole="">
                                          <v:imagedata r:id="rId189" o:title=""/>
                                        </v:shape>
                                        <o:OLEObject Type="Embed" ProgID="Equation.DSMT4" ShapeID="_x0000_i4039" DrawAspect="Content" ObjectID="_1687895616" r:id="rId190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07512FBC">
                                        <v:shape id="_x0000_i4040" type="#_x0000_t75" style="width:9.5pt;height:16.3pt" o:ole="">
                                          <v:imagedata r:id="rId191" o:title=""/>
                                        </v:shape>
                                        <o:OLEObject Type="Embed" ProgID="Equation.DSMT4" ShapeID="_x0000_i4040" DrawAspect="Content" ObjectID="_1687895617" r:id="rId192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đều khác vectơ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210" w:dyaOrig="330" w14:anchorId="50A0E55C">
                                        <v:shape id="_x0000_i4041" type="#_x0000_t75" style="width:10.2pt;height:16.3pt" o:ole="">
                                          <v:imagedata r:id="rId193" o:title=""/>
                                        </v:shape>
                                        <o:OLEObject Type="Embed" ProgID="Equation.DSMT4" ShapeID="_x0000_i4041" DrawAspect="Content" ObjectID="_1687895618" r:id="rId194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Từ một điểm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210" w:dyaOrig="240" w14:anchorId="478BDEC0">
                                        <v:shape id="_x0000_i4042" type="#_x0000_t75" style="width:10.2pt;height:12.25pt" o:ole="">
                                          <v:imagedata r:id="rId195" o:title=""/>
                                        </v:shape>
                                        <o:OLEObject Type="Embed" ProgID="Equation.DSMT4" ShapeID="_x0000_i4042" DrawAspect="Content" ObjectID="_1687895619" r:id="rId196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bất kì ta vẽ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660" w:dyaOrig="330" w14:anchorId="5BED4DE8">
                                        <v:shape id="_x0000_i4043" type="#_x0000_t75" style="width:33.3pt;height:16.3pt" o:ole="">
                                          <v:imagedata r:id="rId197" o:title=""/>
                                        </v:shape>
                                        <o:OLEObject Type="Embed" ProgID="Equation.DSMT4" ShapeID="_x0000_i4043" DrawAspect="Content" ObjectID="_1687895620" r:id="rId198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690" w:dyaOrig="330" w14:anchorId="39D2952C">
                                        <v:shape id="_x0000_i4044" type="#_x0000_t75" style="width:34.65pt;height:16.3pt" o:ole="">
                                          <v:imagedata r:id="rId199" o:title=""/>
                                        </v:shape>
                                        <o:OLEObject Type="Embed" ProgID="Equation.DSMT4" ShapeID="_x0000_i4044" DrawAspect="Content" ObjectID="_1687895621" r:id="rId200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Góc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495" w:dyaOrig="330" w14:anchorId="5EB1954B">
                                        <v:shape id="_x0000_i4045" type="#_x0000_t75" style="width:24.45pt;height:16.3pt" o:ole="">
                                          <v:imagedata r:id="rId201" o:title=""/>
                                        </v:shape>
                                        <o:OLEObject Type="Embed" ProgID="Equation.DSMT4" ShapeID="_x0000_i4045" DrawAspect="Content" ObjectID="_1687895622" r:id="rId202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với số đo từ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240" w:dyaOrig="270" w14:anchorId="5DB9560E">
                                        <v:shape id="_x0000_i4046" type="#_x0000_t75" style="width:12.25pt;height:13.6pt" o:ole="">
                                          <v:imagedata r:id="rId203" o:title=""/>
                                        </v:shape>
                                        <o:OLEObject Type="Embed" ProgID="Equation.DSMT4" ShapeID="_x0000_i4046" DrawAspect="Content" ObjectID="_1687895623" r:id="rId204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đến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450" w:dyaOrig="270" w14:anchorId="2A2741EF">
                                        <v:shape id="_x0000_i4047" type="#_x0000_t75" style="width:22.4pt;height:13.6pt" o:ole="">
                                          <v:imagedata r:id="rId205" o:title=""/>
                                        </v:shape>
                                        <o:OLEObject Type="Embed" ProgID="Equation.DSMT4" ShapeID="_x0000_i4047" DrawAspect="Content" ObjectID="_1687895624" r:id="rId206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được gọi là góc giữa hai vectơ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3F19486A">
                                        <v:shape id="_x0000_i4048" type="#_x0000_t75" style="width:9.5pt;height:16.3pt" o:ole="">
                                          <v:imagedata r:id="rId207" o:title=""/>
                                        </v:shape>
                                        <o:OLEObject Type="Embed" ProgID="Equation.DSMT4" ShapeID="_x0000_i4048" DrawAspect="Content" ObjectID="_1687895625" r:id="rId208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210" w:dyaOrig="330" w14:anchorId="47FBD523">
                                        <v:shape id="_x0000_i4049" type="#_x0000_t75" style="width:10.2pt;height:16.3pt" o:ole="">
                                          <v:imagedata r:id="rId209" o:title=""/>
                                        </v:shape>
                                        <o:OLEObject Type="Embed" ProgID="Equation.DSMT4" ShapeID="_x0000_i4049" DrawAspect="Content" ObjectID="_1687895626" r:id="rId210"/>
                                      </w:object>
                                    </w:r>
                                  </w:p>
                                  <w:p w14:paraId="44D622B3" w14:textId="5568D30A" w:rsidR="00556594" w:rsidRDefault="00556594" w:rsidP="006D0D70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rPr>
                                        <w:rFonts w:ascii="Chu Van An" w:eastAsiaTheme="minorEastAsia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</w:t>
                                    </w:r>
                                    <w:r w:rsidR="006D0D70" w:rsidRPr="006D0D70">
                                      <w:rPr>
                                        <w:rFonts w:ascii="Chu Van An" w:hAnsi="Chu Van An" w:cs="Chu Van An"/>
                                        <w:color w:val="0000CC"/>
                                        <w:szCs w:val="24"/>
                                        <w:lang w:val="vi-VN"/>
                                      </w:rPr>
                                      <w:sym w:font="Wingdings 2" w:char="F097"/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Ta kí hiệu góc giữa hai vectơ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232C7642">
                                        <v:shape id="_x0000_i4202" type="#_x0000_t75" style="width:9.5pt;height:16.3pt" o:ole="">
                                          <v:imagedata r:id="rId211" o:title=""/>
                                        </v:shape>
                                        <o:OLEObject Type="Embed" ProgID="Equation.DSMT4" ShapeID="_x0000_i4202" DrawAspect="Content" ObjectID="_1687895627" r:id="rId212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7BC193F2">
                                        <v:shape id="_x0000_i4203" type="#_x0000_t75" style="width:9.5pt;height:16.3pt" o:ole="">
                                          <v:imagedata r:id="rId213" o:title=""/>
                                        </v:shape>
                                        <o:OLEObject Type="Embed" ProgID="Equation.DSMT4" ShapeID="_x0000_i4203" DrawAspect="Content" ObjectID="_1687895628" r:id="rId214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là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8"/>
                                        <w:szCs w:val="24"/>
                                        <w:lang w:val="vi-VN"/>
                                      </w:rPr>
                                      <w:object w:dxaOrig="495" w:dyaOrig="480" w14:anchorId="4C55A02D">
                                        <v:shape id="_x0000_i4204" type="#_x0000_t75" style="width:24.45pt;height:23.75pt" o:ole="">
                                          <v:imagedata r:id="rId215" o:title=""/>
                                        </v:shape>
                                        <o:OLEObject Type="Embed" ProgID="Equation.DSMT4" ShapeID="_x0000_i4204" DrawAspect="Content" ObjectID="_1687895629" r:id="rId216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. Nếu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8"/>
                                        <w:szCs w:val="24"/>
                                        <w:lang w:val="vi-VN"/>
                                      </w:rPr>
                                      <w:object w:dxaOrig="960" w:dyaOrig="480" w14:anchorId="0BEEC288">
                                        <v:shape id="_x0000_i4205" type="#_x0000_t75" style="width:48.25pt;height:23.75pt" o:ole="">
                                          <v:imagedata r:id="rId217" o:title=""/>
                                        </v:shape>
                                        <o:OLEObject Type="Embed" ProgID="Equation.DSMT4" ShapeID="_x0000_i4205" DrawAspect="Content" ObjectID="_1687895630" r:id="rId218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thì ta nói rằng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61A98943">
                                        <v:shape id="_x0000_i4206" type="#_x0000_t75" style="width:9.5pt;height:16.3pt" o:ole="">
                                          <v:imagedata r:id="rId219" o:title=""/>
                                        </v:shape>
                                        <o:OLEObject Type="Embed" ProgID="Equation.DSMT4" ShapeID="_x0000_i4206" DrawAspect="Content" ObjectID="_1687895631" r:id="rId220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4003AF79">
                                        <v:shape id="_x0000_i4207" type="#_x0000_t75" style="width:9.5pt;height:16.3pt" o:ole="">
                                          <v:imagedata r:id="rId221" o:title=""/>
                                        </v:shape>
                                        <o:OLEObject Type="Embed" ProgID="Equation.DSMT4" ShapeID="_x0000_i4207" DrawAspect="Content" ObjectID="_1687895632" r:id="rId222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vuông góc với nhau, kí hiệu là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510" w:dyaOrig="330" w14:anchorId="686F9084">
                                        <v:shape id="_x0000_i4208" type="#_x0000_t75" style="width:25.8pt;height:16.3pt" o:ole="">
                                          <v:imagedata r:id="rId223" o:title=""/>
                                        </v:shape>
                                        <o:OLEObject Type="Embed" ProgID="Equation.DSMT4" ShapeID="_x0000_i4208" DrawAspect="Content" ObjectID="_1687895633" r:id="rId224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hoặc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570" w:dyaOrig="330" w14:anchorId="1B0816CF">
                                        <v:shape id="_x0000_i4209" type="#_x0000_t75" style="width:28.55pt;height:16.3pt" o:ole="">
                                          <v:imagedata r:id="rId225" o:title=""/>
                                        </v:shape>
                                        <o:OLEObject Type="Embed" ProgID="Equation.DSMT4" ShapeID="_x0000_i4209" DrawAspect="Content" ObjectID="_1687895634" r:id="rId226"/>
                                      </w:object>
                                    </w:r>
                                  </w:p>
                                  <w:p w14:paraId="361144C1" w14:textId="13C69887" w:rsidR="00556594" w:rsidRPr="00AE63D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4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48" w:type="dxa"/>
                                    <w:vAlign w:val="center"/>
                                  </w:tcPr>
                                  <w:p w14:paraId="6F54490E" w14:textId="77777777" w:rsidR="00556594" w:rsidRDefault="00556594" w:rsidP="00556594">
                                    <w:pPr>
                                      <w:pStyle w:val="ListParagraph"/>
                                      <w:tabs>
                                        <w:tab w:val="left" w:pos="360"/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spacing w:before="40"/>
                                      <w:ind w:left="0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93BCDFD" wp14:editId="09BF27BC">
                                          <wp:extent cx="2278074" cy="888521"/>
                                          <wp:effectExtent l="0" t="0" r="8255" b="6985"/>
                                          <wp:docPr id="33" name="Picture 33" descr="Tích vô hướng của hai véc tơ - Vật lí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832" descr="Tích vô hướng của hai véc tơ - Vật lí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78074" cy="88852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F8771B6" w14:textId="646B7227" w:rsidR="00556594" w:rsidRPr="00AE63D8" w:rsidRDefault="00556594" w:rsidP="00556594">
                                    <w:pPr>
                                      <w:pStyle w:val="ListParagraph"/>
                                      <w:tabs>
                                        <w:tab w:val="left" w:pos="360"/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spacing w:before="40"/>
                                      <w:ind w:left="0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Gothic" w:eastAsia="Yu Gothic" w:hAnsi="Yu Gothic" w:cs="Chu Van An" w:hint="eastAsia"/>
                                        <w:b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>☞</w:t>
                                    </w:r>
                                    <w:r w:rsidRPr="00D03A1B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  <w:lang w:val="vi-VN"/>
                                      </w:rPr>
                                      <w:t>Chú ý</w:t>
                                    </w:r>
                                    <w:r w:rsidRPr="00D03A1B"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>.</w:t>
                                    </w:r>
                                    <w:r w:rsidRPr="00D03A1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Từ định nghĩa ta có </w:t>
                                    </w:r>
                                    <w:r w:rsidRPr="00D03A1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8"/>
                                        <w:szCs w:val="24"/>
                                        <w:lang w:val="vi-VN"/>
                                      </w:rPr>
                                      <w:object w:dxaOrig="1170" w:dyaOrig="480" w14:anchorId="3BCDE232">
                                        <v:shape id="_x0000_i3905" type="#_x0000_t75" style="width:58.4pt;height:23.75pt" o:ole="">
                                          <v:imagedata r:id="rId228" o:title=""/>
                                        </v:shape>
                                        <o:OLEObject Type="Embed" ProgID="Equation.DSMT4" ShapeID="_x0000_i3905" DrawAspect="Content" ObjectID="_1687895635" r:id="rId22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53903321" w14:textId="77777777" w:rsidR="00556594" w:rsidRPr="00535518" w:rsidRDefault="00556594" w:rsidP="005436C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730E2153" w14:textId="77777777" w:rsidR="005436C3" w:rsidRPr="00535518" w:rsidRDefault="005436C3" w:rsidP="005436C3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01799811" w14:textId="0021669E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0CB7CD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806A6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F5FF4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90E40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87B9B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EC7E4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B555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840F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65D6A48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556594">
                                  <w:rPr>
                                    <w:rFonts w:ascii="Yu Gothic" w:eastAsia="Yu Gothic" w:hAnsi="Yu Gothic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❷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75" style="width:520.9pt;height:198.35pt;mso-position-horizontal-relative:char;mso-position-vertical-relative:line" coordorigin="-123,-46" coordsize="65134,118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">
                <v:shape id="Rectangle: Diagonal Corners Rounded 13" o:spid="_x0000_s1076" style="position:absolute;width:65011;height:11837;visibility:visible;mso-wrap-style:square;v-text-anchor:middle" coordsize="6501130,11837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" adj="-11796480,,5400" path="m11210,l6469784,v17312,,31346,14034,31346,31346l6501130,1172566v,6191,-5019,11210,-11210,11210l31346,1183776c14034,1183776,,1169742,,1152430l,11210c,5019,5019,,1121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210,0;6469784,0;6501130,31346;6501130,1172566;6489920,1183776;31346,1183776;0,1152430;0,11210;11210,0" o:connectangles="0,0,0,0,0,0,0,0,0" textboxrect="0,0,6501130,1183776"/>
                  <v:textbox>
                    <w:txbxContent>
                      <w:p w14:paraId="60449739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48BC7B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C19CF5B" w14:textId="72E84446" w:rsidR="005436C3" w:rsidRDefault="00E62F77" w:rsidP="005436C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5436C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5436C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5436C3" w:rsidRPr="00535518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  <w:t>Góc giữa hai vectơ</w:t>
                        </w:r>
                      </w:p>
                      <w:tbl>
                        <w:tblPr>
                          <w:tblStyle w:val="TableGrid"/>
                          <w:tblW w:w="9911" w:type="dxa"/>
                          <w:tblInd w:w="112" w:type="dxa"/>
                          <w:tblBorders>
                            <w:top w:val="dashSmallGap" w:sz="4" w:space="0" w:color="0000CC"/>
                            <w:left w:val="dashDotStroked" w:sz="2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63"/>
                          <w:gridCol w:w="3948"/>
                        </w:tblGrid>
                        <w:tr w:rsidR="00556594" w:rsidRPr="00AE63D8" w14:paraId="1A22258A" w14:textId="77777777" w:rsidTr="00EC4060">
                          <w:trPr>
                            <w:trHeight w:val="1519"/>
                          </w:trPr>
                          <w:tc>
                            <w:tcPr>
                              <w:tcW w:w="5963" w:type="dxa"/>
                            </w:tcPr>
                            <w:p w14:paraId="2FB026A0" w14:textId="4941488A" w:rsidR="00556594" w:rsidRDefault="006D0D70" w:rsidP="006D0D70">
                              <w:pPr>
                                <w:widowControl w:val="0"/>
                                <w:tabs>
                                  <w:tab w:val="left" w:pos="28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rPr>
                                  <w:rFonts w:ascii="Chu Van An" w:eastAsiaTheme="minorEastAsia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color w:val="0000CC"/>
                                  <w:szCs w:val="24"/>
                                  <w:lang w:val="vi-VN"/>
                                </w:rPr>
                                <w:sym w:font="Wingdings 2" w:char="F097"/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Cho hai vectơ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677825DB">
                                  <v:shape id="_x0000_i4039" type="#_x0000_t75" style="width:9.5pt;height:16.3pt" o:ole="">
                                    <v:imagedata r:id="rId189" o:title=""/>
                                  </v:shape>
                                  <o:OLEObject Type="Embed" ProgID="Equation.DSMT4" ShapeID="_x0000_i4039" DrawAspect="Content" ObjectID="_1687895616" r:id="rId230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07512FBC">
                                  <v:shape id="_x0000_i4040" type="#_x0000_t75" style="width:9.5pt;height:16.3pt" o:ole="">
                                    <v:imagedata r:id="rId191" o:title=""/>
                                  </v:shape>
                                  <o:OLEObject Type="Embed" ProgID="Equation.DSMT4" ShapeID="_x0000_i4040" DrawAspect="Content" ObjectID="_1687895617" r:id="rId231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đều khác vectơ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210" w:dyaOrig="330" w14:anchorId="50A0E55C">
                                  <v:shape id="_x0000_i4041" type="#_x0000_t75" style="width:10.2pt;height:16.3pt" o:ole="">
                                    <v:imagedata r:id="rId193" o:title=""/>
                                  </v:shape>
                                  <o:OLEObject Type="Embed" ProgID="Equation.DSMT4" ShapeID="_x0000_i4041" DrawAspect="Content" ObjectID="_1687895618" r:id="rId232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Từ một điểm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210" w:dyaOrig="240" w14:anchorId="478BDEC0">
                                  <v:shape id="_x0000_i4042" type="#_x0000_t75" style="width:10.2pt;height:12.25pt" o:ole="">
                                    <v:imagedata r:id="rId195" o:title=""/>
                                  </v:shape>
                                  <o:OLEObject Type="Embed" ProgID="Equation.DSMT4" ShapeID="_x0000_i4042" DrawAspect="Content" ObjectID="_1687895619" r:id="rId233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bất kì ta vẽ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660" w:dyaOrig="330" w14:anchorId="5BED4DE8">
                                  <v:shape id="_x0000_i4043" type="#_x0000_t75" style="width:33.3pt;height:16.3pt" o:ole="">
                                    <v:imagedata r:id="rId197" o:title=""/>
                                  </v:shape>
                                  <o:OLEObject Type="Embed" ProgID="Equation.DSMT4" ShapeID="_x0000_i4043" DrawAspect="Content" ObjectID="_1687895620" r:id="rId234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690" w:dyaOrig="330" w14:anchorId="39D2952C">
                                  <v:shape id="_x0000_i4044" type="#_x0000_t75" style="width:34.65pt;height:16.3pt" o:ole="">
                                    <v:imagedata r:id="rId199" o:title=""/>
                                  </v:shape>
                                  <o:OLEObject Type="Embed" ProgID="Equation.DSMT4" ShapeID="_x0000_i4044" DrawAspect="Content" ObjectID="_1687895621" r:id="rId235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Góc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495" w:dyaOrig="330" w14:anchorId="5EB1954B">
                                  <v:shape id="_x0000_i4045" type="#_x0000_t75" style="width:24.45pt;height:16.3pt" o:ole="">
                                    <v:imagedata r:id="rId201" o:title=""/>
                                  </v:shape>
                                  <o:OLEObject Type="Embed" ProgID="Equation.DSMT4" ShapeID="_x0000_i4045" DrawAspect="Content" ObjectID="_1687895622" r:id="rId236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với số đo từ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240" w:dyaOrig="270" w14:anchorId="5DB9560E">
                                  <v:shape id="_x0000_i4046" type="#_x0000_t75" style="width:12.25pt;height:13.6pt" o:ole="">
                                    <v:imagedata r:id="rId203" o:title=""/>
                                  </v:shape>
                                  <o:OLEObject Type="Embed" ProgID="Equation.DSMT4" ShapeID="_x0000_i4046" DrawAspect="Content" ObjectID="_1687895623" r:id="rId237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đến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450" w:dyaOrig="270" w14:anchorId="2A2741EF">
                                  <v:shape id="_x0000_i4047" type="#_x0000_t75" style="width:22.4pt;height:13.6pt" o:ole="">
                                    <v:imagedata r:id="rId205" o:title=""/>
                                  </v:shape>
                                  <o:OLEObject Type="Embed" ProgID="Equation.DSMT4" ShapeID="_x0000_i4047" DrawAspect="Content" ObjectID="_1687895624" r:id="rId238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được gọi là góc giữa hai vectơ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3F19486A">
                                  <v:shape id="_x0000_i4048" type="#_x0000_t75" style="width:9.5pt;height:16.3pt" o:ole="">
                                    <v:imagedata r:id="rId207" o:title=""/>
                                  </v:shape>
                                  <o:OLEObject Type="Embed" ProgID="Equation.DSMT4" ShapeID="_x0000_i4048" DrawAspect="Content" ObjectID="_1687895625" r:id="rId239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210" w:dyaOrig="330" w14:anchorId="47FBD523">
                                  <v:shape id="_x0000_i4049" type="#_x0000_t75" style="width:10.2pt;height:16.3pt" o:ole="">
                                    <v:imagedata r:id="rId209" o:title=""/>
                                  </v:shape>
                                  <o:OLEObject Type="Embed" ProgID="Equation.DSMT4" ShapeID="_x0000_i4049" DrawAspect="Content" ObjectID="_1687895626" r:id="rId240"/>
                                </w:object>
                              </w:r>
                            </w:p>
                            <w:p w14:paraId="44D622B3" w14:textId="5568D30A" w:rsidR="00556594" w:rsidRDefault="00556594" w:rsidP="006D0D70">
                              <w:pPr>
                                <w:widowControl w:val="0"/>
                                <w:tabs>
                                  <w:tab w:val="left" w:pos="28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rPr>
                                  <w:rFonts w:ascii="Chu Van An" w:eastAsiaTheme="minorEastAsia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 w:rsidR="006D0D70" w:rsidRPr="006D0D70">
                                <w:rPr>
                                  <w:rFonts w:ascii="Chu Van An" w:hAnsi="Chu Van An" w:cs="Chu Van An"/>
                                  <w:color w:val="0000CC"/>
                                  <w:szCs w:val="24"/>
                                  <w:lang w:val="vi-VN"/>
                                </w:rPr>
                                <w:sym w:font="Wingdings 2" w:char="F097"/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Ta kí hiệu góc giữa hai vectơ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232C7642">
                                  <v:shape id="_x0000_i4202" type="#_x0000_t75" style="width:9.5pt;height:16.3pt" o:ole="">
                                    <v:imagedata r:id="rId211" o:title=""/>
                                  </v:shape>
                                  <o:OLEObject Type="Embed" ProgID="Equation.DSMT4" ShapeID="_x0000_i4202" DrawAspect="Content" ObjectID="_1687895627" r:id="rId241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7BC193F2">
                                  <v:shape id="_x0000_i4203" type="#_x0000_t75" style="width:9.5pt;height:16.3pt" o:ole="">
                                    <v:imagedata r:id="rId213" o:title=""/>
                                  </v:shape>
                                  <o:OLEObject Type="Embed" ProgID="Equation.DSMT4" ShapeID="_x0000_i4203" DrawAspect="Content" ObjectID="_1687895628" r:id="rId242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là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8"/>
                                  <w:szCs w:val="24"/>
                                  <w:lang w:val="vi-VN"/>
                                </w:rPr>
                                <w:object w:dxaOrig="495" w:dyaOrig="480" w14:anchorId="4C55A02D">
                                  <v:shape id="_x0000_i4204" type="#_x0000_t75" style="width:24.45pt;height:23.75pt" o:ole="">
                                    <v:imagedata r:id="rId215" o:title=""/>
                                  </v:shape>
                                  <o:OLEObject Type="Embed" ProgID="Equation.DSMT4" ShapeID="_x0000_i4204" DrawAspect="Content" ObjectID="_1687895629" r:id="rId243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. Nếu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8"/>
                                  <w:szCs w:val="24"/>
                                  <w:lang w:val="vi-VN"/>
                                </w:rPr>
                                <w:object w:dxaOrig="960" w:dyaOrig="480" w14:anchorId="0BEEC288">
                                  <v:shape id="_x0000_i4205" type="#_x0000_t75" style="width:48.25pt;height:23.75pt" o:ole="">
                                    <v:imagedata r:id="rId217" o:title=""/>
                                  </v:shape>
                                  <o:OLEObject Type="Embed" ProgID="Equation.DSMT4" ShapeID="_x0000_i4205" DrawAspect="Content" ObjectID="_1687895630" r:id="rId244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thì ta nói rằng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61A98943">
                                  <v:shape id="_x0000_i4206" type="#_x0000_t75" style="width:9.5pt;height:16.3pt" o:ole="">
                                    <v:imagedata r:id="rId219" o:title=""/>
                                  </v:shape>
                                  <o:OLEObject Type="Embed" ProgID="Equation.DSMT4" ShapeID="_x0000_i4206" DrawAspect="Content" ObjectID="_1687895631" r:id="rId245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4003AF79">
                                  <v:shape id="_x0000_i4207" type="#_x0000_t75" style="width:9.5pt;height:16.3pt" o:ole="">
                                    <v:imagedata r:id="rId221" o:title=""/>
                                  </v:shape>
                                  <o:OLEObject Type="Embed" ProgID="Equation.DSMT4" ShapeID="_x0000_i4207" DrawAspect="Content" ObjectID="_1687895632" r:id="rId246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vuông góc với nhau, kí hiệu là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510" w:dyaOrig="330" w14:anchorId="686F9084">
                                  <v:shape id="_x0000_i4208" type="#_x0000_t75" style="width:25.8pt;height:16.3pt" o:ole="">
                                    <v:imagedata r:id="rId223" o:title=""/>
                                  </v:shape>
                                  <o:OLEObject Type="Embed" ProgID="Equation.DSMT4" ShapeID="_x0000_i4208" DrawAspect="Content" ObjectID="_1687895633" r:id="rId247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hoặc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570" w:dyaOrig="330" w14:anchorId="1B0816CF">
                                  <v:shape id="_x0000_i4209" type="#_x0000_t75" style="width:28.55pt;height:16.3pt" o:ole="">
                                    <v:imagedata r:id="rId225" o:title=""/>
                                  </v:shape>
                                  <o:OLEObject Type="Embed" ProgID="Equation.DSMT4" ShapeID="_x0000_i4209" DrawAspect="Content" ObjectID="_1687895634" r:id="rId248"/>
                                </w:object>
                              </w:r>
                            </w:p>
                            <w:p w14:paraId="361144C1" w14:textId="13C69887" w:rsidR="00556594" w:rsidRPr="00AE63D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44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48" w:type="dxa"/>
                              <w:vAlign w:val="center"/>
                            </w:tcPr>
                            <w:p w14:paraId="6F54490E" w14:textId="77777777" w:rsidR="00556594" w:rsidRDefault="00556594" w:rsidP="00556594">
                              <w:pPr>
                                <w:pStyle w:val="ListParagraph"/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/>
                                <w:ind w:left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93BCDFD" wp14:editId="09BF27BC">
                                    <wp:extent cx="2278074" cy="888521"/>
                                    <wp:effectExtent l="0" t="0" r="8255" b="6985"/>
                                    <wp:docPr id="33" name="Picture 33" descr="Tích vô hướng của hai véc tơ - Vật lí phổ thô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32" descr="Tích vô hướng của hai véc tơ - Vật lí phổ thô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78074" cy="88852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F8771B6" w14:textId="646B7227" w:rsidR="00556594" w:rsidRPr="00AE63D8" w:rsidRDefault="00556594" w:rsidP="00556594">
                              <w:pPr>
                                <w:pStyle w:val="ListParagraph"/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/>
                                <w:ind w:left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Chu Van An" w:hint="eastAsia"/>
                                  <w:b/>
                                  <w:color w:val="000000" w:themeColor="text1"/>
                                  <w:szCs w:val="24"/>
                                  <w:lang w:val="vi-VN"/>
                                </w:rPr>
                                <w:t>☞</w:t>
                              </w:r>
                              <w:r w:rsidRPr="00D03A1B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  <w:t>Chú ý</w:t>
                              </w:r>
                              <w:r w:rsidRPr="00D03A1B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  <w:lang w:val="vi-VN"/>
                                </w:rPr>
                                <w:t>.</w:t>
                              </w:r>
                              <w:r w:rsidRPr="00D03A1B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Từ định nghĩa ta có </w:t>
                              </w:r>
                              <w:r w:rsidRPr="00D03A1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8"/>
                                  <w:szCs w:val="24"/>
                                  <w:lang w:val="vi-VN"/>
                                </w:rPr>
                                <w:object w:dxaOrig="1170" w:dyaOrig="480" w14:anchorId="3BCDE232">
                                  <v:shape id="_x0000_i3905" type="#_x0000_t75" style="width:58.4pt;height:23.75pt" o:ole="">
                                    <v:imagedata r:id="rId228" o:title=""/>
                                  </v:shape>
                                  <o:OLEObject Type="Embed" ProgID="Equation.DSMT4" ShapeID="_x0000_i3905" DrawAspect="Content" ObjectID="_1687895635" r:id="rId249"/>
                                </w:object>
                              </w:r>
                            </w:p>
                          </w:tc>
                        </w:tr>
                      </w:tbl>
                      <w:p w14:paraId="53903321" w14:textId="77777777" w:rsidR="00556594" w:rsidRPr="00535518" w:rsidRDefault="00556594" w:rsidP="005436C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</w:pPr>
                      </w:p>
                      <w:p w14:paraId="730E2153" w14:textId="77777777" w:rsidR="005436C3" w:rsidRPr="00535518" w:rsidRDefault="005436C3" w:rsidP="005436C3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</w:p>
                      <w:p w14:paraId="01799811" w14:textId="0021669E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0CB7CD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806A6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F5FF4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90E40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87B9B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EC7E4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B555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840F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65D6A48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556594">
                            <w:rPr>
                              <w:rFonts w:ascii="Yu Gothic" w:eastAsia="Yu Gothic" w:hAnsi="Yu Gothic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❷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AA27C2C" w14:textId="77777777" w:rsidR="005436C3" w:rsidRPr="00B26177" w:rsidRDefault="005436C3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4D22E5" wp14:editId="35F9E996">
                <wp:extent cx="6615198" cy="3321169"/>
                <wp:effectExtent l="0" t="0" r="14605" b="12700"/>
                <wp:docPr id="25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8" cy="3321169"/>
                          <a:chOff x="-12333" y="-4628"/>
                          <a:chExt cx="6513455" cy="1566872"/>
                        </a:xfrm>
                      </wpg:grpSpPr>
                      <wps:wsp>
                        <wps:cNvPr id="251" name="Rectangle: Diagonal Corners Rounded 251"/>
                        <wps:cNvSpPr/>
                        <wps:spPr>
                          <a:xfrm>
                            <a:off x="-8" y="-25"/>
                            <a:ext cx="6501130" cy="156226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824BCC9" w14:textId="6A2BD0FE" w:rsidR="005436C3" w:rsidRDefault="005436C3" w:rsidP="005436C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DFD9A2F" w14:textId="7510C4DA" w:rsidR="005436C3" w:rsidRDefault="005436C3" w:rsidP="005436C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9DA44D3" w14:textId="6F5D35EB" w:rsidR="005436C3" w:rsidRPr="006D0D70" w:rsidRDefault="005436C3" w:rsidP="005436C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6D0D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6D0D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BF50DC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Cs w:val="24"/>
                                </w:rPr>
                                <w:t>Công thức cơ bản: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96"/>
                                <w:gridCol w:w="5003"/>
                              </w:tblGrid>
                              <w:tr w:rsidR="005436C3" w:rsidRPr="006D0D70" w14:paraId="2399C66A" w14:textId="77777777" w:rsidTr="006D0D70">
                                <w:tc>
                                  <w:tcPr>
                                    <w:tcW w:w="4996" w:type="dxa"/>
                                    <w:vAlign w:val="center"/>
                                  </w:tcPr>
                                  <w:p w14:paraId="758F5121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</w:rPr>
                                      <w:object w:dxaOrig="1860" w:dyaOrig="345" w14:anchorId="49045D06">
                                        <v:shape id="_x0000_i1106" type="#_x0000_t75" style="width:93.05pt;height:17pt" o:ole="">
                                          <v:imagedata r:id="rId250" o:title=""/>
                                        </v:shape>
                                        <o:OLEObject Type="Embed" ProgID="Equation.DSMT4" ShapeID="_x0000_i1106" DrawAspect="Content" ObjectID="_1687895636" r:id="rId25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003" w:type="dxa"/>
                                    <w:vAlign w:val="center"/>
                                  </w:tcPr>
                                  <w:p w14:paraId="16285035" w14:textId="311D31EB" w:rsidR="005436C3" w:rsidRPr="006D0D70" w:rsidRDefault="006D0D70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540" w:dyaOrig="279" w14:anchorId="47719D2D">
                                        <v:shape id="_x0000_i4219" type="#_x0000_t75" style="width:76.75pt;height:14.25pt" o:ole="">
                                          <v:imagedata r:id="rId252" o:title=""/>
                                        </v:shape>
                                        <o:OLEObject Type="Embed" ProgID="Equation.DSMT4" ShapeID="_x0000_i4219" DrawAspect="Content" ObjectID="_1687895637" r:id="rId253"/>
                                      </w:object>
                                    </w:r>
                                  </w:p>
                                </w:tc>
                              </w:tr>
                              <w:tr w:rsidR="005436C3" w:rsidRPr="006D0D70" w14:paraId="61DACB1B" w14:textId="77777777" w:rsidTr="006D0D70">
                                <w:tc>
                                  <w:tcPr>
                                    <w:tcW w:w="4996" w:type="dxa"/>
                                    <w:vAlign w:val="center"/>
                                  </w:tcPr>
                                  <w:p w14:paraId="5D5D9D15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24"/>
                                      </w:rPr>
                                      <w:object w:dxaOrig="1875" w:dyaOrig="645" w14:anchorId="6CA793B2">
                                        <v:shape id="_x0000_i1108" type="#_x0000_t75" style="width:93.75pt;height:31.9pt" o:ole="">
                                          <v:imagedata r:id="rId254" o:title=""/>
                                        </v:shape>
                                        <o:OLEObject Type="Embed" ProgID="Equation.DSMT4" ShapeID="_x0000_i1108" DrawAspect="Content" ObjectID="_1687895638" r:id="rId25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003" w:type="dxa"/>
                                    <w:vAlign w:val="center"/>
                                  </w:tcPr>
                                  <w:p w14:paraId="6B6020E4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24"/>
                                      </w:rPr>
                                      <w:object w:dxaOrig="1935" w:dyaOrig="645" w14:anchorId="73DA1763">
                                        <v:shape id="_x0000_i1109" type="#_x0000_t75" style="width:96.45pt;height:31.9pt" o:ole="">
                                          <v:imagedata r:id="rId256" o:title=""/>
                                        </v:shape>
                                        <o:OLEObject Type="Embed" ProgID="Equation.DSMT4" ShapeID="_x0000_i1109" DrawAspect="Content" ObjectID="_1687895639" r:id="rId257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1AEA373" w14:textId="79D5ACD3" w:rsidR="005436C3" w:rsidRPr="006D0D70" w:rsidRDefault="006D0D70" w:rsidP="005436C3">
                              <w:pPr>
                                <w:spacing w:after="0"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812195" w:rsidRPr="00812195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="00812195">
                                <w:rPr>
                                  <w:rFonts w:ascii="Chu Van An" w:hAnsi="Chu Van An" w:cs="Chu Van An"/>
                                </w:rPr>
                                <w:t>Giá trị</w:t>
                              </w:r>
                              <w:r w:rsidR="005436C3" w:rsidRPr="006D0D70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6D0D70">
                                <w:rPr>
                                  <w:rFonts w:ascii="Chu Van An" w:hAnsi="Chu Van An" w:cs="Chu Van An"/>
                                </w:rPr>
                                <w:t xml:space="preserve">lượng giác </w:t>
                              </w:r>
                              <w:r w:rsidR="005436C3" w:rsidRPr="006D0D70">
                                <w:rPr>
                                  <w:rFonts w:ascii="Chu Van An" w:hAnsi="Chu Van An" w:cs="Chu Van An"/>
                                </w:rPr>
                                <w:t>của các góc phụ nhau</w:t>
                              </w:r>
                              <w:r w:rsidR="00BF50DC">
                                <w:rPr>
                                  <w:rFonts w:ascii="Chu Van An" w:hAnsi="Chu Van An" w:cs="Chu Van An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00"/>
                                <w:gridCol w:w="4999"/>
                              </w:tblGrid>
                              <w:tr w:rsidR="005436C3" w:rsidRPr="006D0D70" w14:paraId="37451F99" w14:textId="77777777" w:rsidTr="006D0D70">
                                <w:tc>
                                  <w:tcPr>
                                    <w:tcW w:w="5000" w:type="dxa"/>
                                  </w:tcPr>
                                  <w:p w14:paraId="43C1480C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070" w:dyaOrig="495" w14:anchorId="10C01765">
                                        <v:shape id="_x0000_i1110" type="#_x0000_t75" style="width:103.25pt;height:24.45pt" o:ole="">
                                          <v:imagedata r:id="rId258" o:title=""/>
                                        </v:shape>
                                        <o:OLEObject Type="Embed" ProgID="Equation.DSMT4" ShapeID="_x0000_i1110" DrawAspect="Content" ObjectID="_1687895640" r:id="rId25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999" w:type="dxa"/>
                                  </w:tcPr>
                                  <w:p w14:paraId="68F5C2F5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070" w:dyaOrig="495" w14:anchorId="344E3CDB">
                                        <v:shape id="_x0000_i1111" type="#_x0000_t75" style="width:103.25pt;height:24.45pt" o:ole="">
                                          <v:imagedata r:id="rId260" o:title=""/>
                                        </v:shape>
                                        <o:OLEObject Type="Embed" ProgID="Equation.DSMT4" ShapeID="_x0000_i1111" DrawAspect="Content" ObjectID="_1687895641" r:id="rId261"/>
                                      </w:object>
                                    </w:r>
                                  </w:p>
                                </w:tc>
                              </w:tr>
                              <w:tr w:rsidR="005436C3" w:rsidRPr="006D0D70" w14:paraId="7C99FA22" w14:textId="77777777" w:rsidTr="006D0D70">
                                <w:tc>
                                  <w:tcPr>
                                    <w:tcW w:w="5000" w:type="dxa"/>
                                  </w:tcPr>
                                  <w:p w14:paraId="71DA0E51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085" w:dyaOrig="495" w14:anchorId="38817C1E">
                                        <v:shape id="_x0000_i1112" type="#_x0000_t75" style="width:103.9pt;height:24.45pt" o:ole="">
                                          <v:imagedata r:id="rId262" o:title=""/>
                                        </v:shape>
                                        <o:OLEObject Type="Embed" ProgID="Equation.DSMT4" ShapeID="_x0000_i1112" DrawAspect="Content" ObjectID="_1687895642" r:id="rId2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999" w:type="dxa"/>
                                  </w:tcPr>
                                  <w:p w14:paraId="55641C2E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085" w:dyaOrig="495" w14:anchorId="5A836D94">
                                        <v:shape id="_x0000_i1113" type="#_x0000_t75" style="width:103.9pt;height:24.45pt" o:ole="">
                                          <v:imagedata r:id="rId264" o:title=""/>
                                        </v:shape>
                                        <o:OLEObject Type="Embed" ProgID="Equation.DSMT4" ShapeID="_x0000_i1113" DrawAspect="Content" ObjectID="_1687895643" r:id="rId26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A1DD9FF" w14:textId="477D58E8" w:rsidR="005436C3" w:rsidRPr="006D0D70" w:rsidRDefault="006D0D70" w:rsidP="005436C3">
                              <w:pPr>
                                <w:spacing w:after="0"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812195">
                                <w:rPr>
                                  <w:rFonts w:ascii="Chu Van An" w:hAnsi="Chu Van An" w:cs="Chu Van An"/>
                                </w:rPr>
                                <w:t>Giá trị</w:t>
                              </w:r>
                              <w:r w:rsidR="005436C3" w:rsidRPr="006D0D70">
                                <w:rPr>
                                  <w:rFonts w:ascii="Chu Van An" w:hAnsi="Chu Van An" w:cs="Chu Van An"/>
                                </w:rPr>
                                <w:t xml:space="preserve"> lượng giác của các góc bù nhau</w:t>
                              </w:r>
                              <w:r w:rsidR="00BF50DC">
                                <w:rPr>
                                  <w:rFonts w:ascii="Chu Van An" w:hAnsi="Chu Van An" w:cs="Chu Van An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07"/>
                                <w:gridCol w:w="5011"/>
                              </w:tblGrid>
                              <w:tr w:rsidR="005436C3" w:rsidRPr="006D0D70" w14:paraId="56B75758" w14:textId="77777777" w:rsidTr="00561302">
                                <w:tc>
                                  <w:tcPr>
                                    <w:tcW w:w="5220" w:type="dxa"/>
                                  </w:tcPr>
                                  <w:p w14:paraId="2640D7FE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115" w:dyaOrig="495" w14:anchorId="7F0FA911">
                                        <v:shape id="_x0000_i1114" type="#_x0000_t75" style="width:105.95pt;height:24.45pt" o:ole="">
                                          <v:imagedata r:id="rId266" o:title=""/>
                                        </v:shape>
                                        <o:OLEObject Type="Embed" ProgID="Equation.DSMT4" ShapeID="_x0000_i1114" DrawAspect="Content" ObjectID="_1687895644" r:id="rId26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220" w:type="dxa"/>
                                  </w:tcPr>
                                  <w:p w14:paraId="20AAE246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370" w:dyaOrig="495" w14:anchorId="16D5FD5F">
                                        <v:shape id="_x0000_i1115" type="#_x0000_t75" style="width:118.2pt;height:24.45pt" o:ole="">
                                          <v:imagedata r:id="rId268" o:title=""/>
                                        </v:shape>
                                        <o:OLEObject Type="Embed" ProgID="Equation.DSMT4" ShapeID="_x0000_i1115" DrawAspect="Content" ObjectID="_1687895645" r:id="rId269"/>
                                      </w:object>
                                    </w:r>
                                  </w:p>
                                </w:tc>
                              </w:tr>
                              <w:tr w:rsidR="005436C3" w:rsidRPr="006D0D70" w14:paraId="7AFAF3CA" w14:textId="77777777" w:rsidTr="00561302">
                                <w:tc>
                                  <w:tcPr>
                                    <w:tcW w:w="5220" w:type="dxa"/>
                                  </w:tcPr>
                                  <w:p w14:paraId="529EA27C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340" w:dyaOrig="495" w14:anchorId="2A65D34B">
                                        <v:shape id="_x0000_i1116" type="#_x0000_t75" style="width:116.85pt;height:24.45pt" o:ole="">
                                          <v:imagedata r:id="rId270" o:title=""/>
                                        </v:shape>
                                        <o:OLEObject Type="Embed" ProgID="Equation.DSMT4" ShapeID="_x0000_i1116" DrawAspect="Content" ObjectID="_1687895646" r:id="rId27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220" w:type="dxa"/>
                                  </w:tcPr>
                                  <w:p w14:paraId="2ACC4EE2" w14:textId="77777777" w:rsidR="005436C3" w:rsidRPr="006D0D70" w:rsidRDefault="005436C3" w:rsidP="005436C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340" w:dyaOrig="495" w14:anchorId="1F67BD6A">
                                        <v:shape id="_x0000_i1117" type="#_x0000_t75" style="width:116.85pt;height:24.45pt" o:ole="">
                                          <v:imagedata r:id="rId272" o:title=""/>
                                        </v:shape>
                                        <o:OLEObject Type="Embed" ProgID="Equation.DSMT4" ShapeID="_x0000_i1117" DrawAspect="Content" ObjectID="_1687895647" r:id="rId27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867755C" w14:textId="77777777" w:rsidR="005436C3" w:rsidRPr="00535518" w:rsidRDefault="005436C3" w:rsidP="005436C3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1F5CDFD9" w14:textId="77777777" w:rsidR="005436C3" w:rsidRDefault="005436C3" w:rsidP="005436C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46B4874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9227CC8" w14:textId="679E66F4" w:rsidR="005436C3" w:rsidRDefault="005436C3" w:rsidP="005436C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19F9C5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E8FD0CE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4A71AA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F73FEE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5C57A4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19B01AC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29C0E2F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D8EDBB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24CB71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2" name="Group 252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53" name="Rectangle: Folded Corner 25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4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83E181B" w14:textId="71048F1A" w:rsidR="005436C3" w:rsidRDefault="005436C3" w:rsidP="005436C3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6D0D70">
                                  <w:rPr>
                                    <w:rFonts w:ascii="Yu Gothic" w:eastAsia="Yu Gothic" w:hAnsi="Yu Gothic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4D22E5" id="_x0000_s1080" style="width:520.9pt;height:261.5pt;mso-position-horizontal-relative:char;mso-position-vertical-relative:line" coordorigin="-123,-46" coordsize="65134,15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">
                <v:shape id="Rectangle: Diagonal Corners Rounded 251" o:spid="_x0000_s1081" style="position:absolute;width:65011;height:15622;visibility:visible;mso-wrap-style:square;v-text-anchor:middle" coordsize="6501130,15622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" adj="-11796480,,5400" path="m14795,l6459761,v22847,,41369,18522,41369,41369l6501130,1547474v,8171,-6624,14795,-14795,14795l41369,1562269c18522,1562269,,1543747,,1520900l,14795c,6624,6624,,1479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4795,0;6459761,0;6501130,41369;6501130,1547474;6486335,1562269;41369,1562269;0,1520900;0,14795;14795,0" o:connectangles="0,0,0,0,0,0,0,0,0" textboxrect="0,0,6501130,1562269"/>
                  <v:textbox>
                    <w:txbxContent>
                      <w:p w14:paraId="6824BCC9" w14:textId="6A2BD0FE" w:rsidR="005436C3" w:rsidRDefault="005436C3" w:rsidP="005436C3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2DFD9A2F" w14:textId="7510C4DA" w:rsidR="005436C3" w:rsidRDefault="005436C3" w:rsidP="005436C3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9DA44D3" w14:textId="6F5D35EB" w:rsidR="005436C3" w:rsidRPr="006D0D70" w:rsidRDefault="005436C3" w:rsidP="005436C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</w:pPr>
                        <w:r w:rsidRPr="006D0D70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6D0D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6D0D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BF50DC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Cs w:val="24"/>
                          </w:rPr>
                          <w:t>Công thức cơ bản: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996"/>
                          <w:gridCol w:w="5003"/>
                        </w:tblGrid>
                        <w:tr w:rsidR="005436C3" w:rsidRPr="006D0D70" w14:paraId="2399C66A" w14:textId="77777777" w:rsidTr="006D0D70">
                          <w:tc>
                            <w:tcPr>
                              <w:tcW w:w="4996" w:type="dxa"/>
                              <w:vAlign w:val="center"/>
                            </w:tcPr>
                            <w:p w14:paraId="758F5121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</w:rPr>
                                <w:object w:dxaOrig="1860" w:dyaOrig="345" w14:anchorId="49045D06">
                                  <v:shape id="_x0000_i1106" type="#_x0000_t75" style="width:93.05pt;height:17pt" o:ole="">
                                    <v:imagedata r:id="rId250" o:title=""/>
                                  </v:shape>
                                  <o:OLEObject Type="Embed" ProgID="Equation.DSMT4" ShapeID="_x0000_i1106" DrawAspect="Content" ObjectID="_1687895636" r:id="rId274"/>
                                </w:object>
                              </w:r>
                            </w:p>
                          </w:tc>
                          <w:tc>
                            <w:tcPr>
                              <w:tcW w:w="5003" w:type="dxa"/>
                              <w:vAlign w:val="center"/>
                            </w:tcPr>
                            <w:p w14:paraId="16285035" w14:textId="311D31EB" w:rsidR="005436C3" w:rsidRPr="006D0D70" w:rsidRDefault="006D0D70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540" w:dyaOrig="279" w14:anchorId="47719D2D">
                                  <v:shape id="_x0000_i4219" type="#_x0000_t75" style="width:76.75pt;height:14.25pt" o:ole="">
                                    <v:imagedata r:id="rId252" o:title=""/>
                                  </v:shape>
                                  <o:OLEObject Type="Embed" ProgID="Equation.DSMT4" ShapeID="_x0000_i4219" DrawAspect="Content" ObjectID="_1687895637" r:id="rId275"/>
                                </w:object>
                              </w:r>
                            </w:p>
                          </w:tc>
                        </w:tr>
                        <w:tr w:rsidR="005436C3" w:rsidRPr="006D0D70" w14:paraId="61DACB1B" w14:textId="77777777" w:rsidTr="006D0D70">
                          <w:tc>
                            <w:tcPr>
                              <w:tcW w:w="4996" w:type="dxa"/>
                              <w:vAlign w:val="center"/>
                            </w:tcPr>
                            <w:p w14:paraId="5D5D9D15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1875" w:dyaOrig="645" w14:anchorId="6CA793B2">
                                  <v:shape id="_x0000_i1108" type="#_x0000_t75" style="width:93.75pt;height:31.9pt" o:ole="">
                                    <v:imagedata r:id="rId254" o:title=""/>
                                  </v:shape>
                                  <o:OLEObject Type="Embed" ProgID="Equation.DSMT4" ShapeID="_x0000_i1108" DrawAspect="Content" ObjectID="_1687895638" r:id="rId276"/>
                                </w:object>
                              </w:r>
                            </w:p>
                          </w:tc>
                          <w:tc>
                            <w:tcPr>
                              <w:tcW w:w="5003" w:type="dxa"/>
                              <w:vAlign w:val="center"/>
                            </w:tcPr>
                            <w:p w14:paraId="6B6020E4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1935" w:dyaOrig="645" w14:anchorId="73DA1763">
                                  <v:shape id="_x0000_i1109" type="#_x0000_t75" style="width:96.45pt;height:31.9pt" o:ole="">
                                    <v:imagedata r:id="rId256" o:title=""/>
                                  </v:shape>
                                  <o:OLEObject Type="Embed" ProgID="Equation.DSMT4" ShapeID="_x0000_i1109" DrawAspect="Content" ObjectID="_1687895639" r:id="rId277"/>
                                </w:object>
                              </w:r>
                            </w:p>
                          </w:tc>
                        </w:tr>
                      </w:tbl>
                      <w:p w14:paraId="21AEA373" w14:textId="79D5ACD3" w:rsidR="005436C3" w:rsidRPr="006D0D70" w:rsidRDefault="006D0D70" w:rsidP="005436C3">
                        <w:pPr>
                          <w:spacing w:after="0" w:line="276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6D0D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812195" w:rsidRPr="00812195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="00812195">
                          <w:rPr>
                            <w:rFonts w:ascii="Chu Van An" w:hAnsi="Chu Van An" w:cs="Chu Van An"/>
                          </w:rPr>
                          <w:t>Giá trị</w:t>
                        </w:r>
                        <w:r w:rsidR="005436C3" w:rsidRPr="006D0D70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6D0D70">
                          <w:rPr>
                            <w:rFonts w:ascii="Chu Van An" w:hAnsi="Chu Van An" w:cs="Chu Van An"/>
                          </w:rPr>
                          <w:t xml:space="preserve">lượng giác </w:t>
                        </w:r>
                        <w:r w:rsidR="005436C3" w:rsidRPr="006D0D70">
                          <w:rPr>
                            <w:rFonts w:ascii="Chu Van An" w:hAnsi="Chu Van An" w:cs="Chu Van An"/>
                          </w:rPr>
                          <w:t>của các góc phụ nhau</w:t>
                        </w:r>
                        <w:r w:rsidR="00BF50DC">
                          <w:rPr>
                            <w:rFonts w:ascii="Chu Van An" w:hAnsi="Chu Van An" w:cs="Chu Van An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00"/>
                          <w:gridCol w:w="4999"/>
                        </w:tblGrid>
                        <w:tr w:rsidR="005436C3" w:rsidRPr="006D0D70" w14:paraId="37451F99" w14:textId="77777777" w:rsidTr="006D0D70">
                          <w:tc>
                            <w:tcPr>
                              <w:tcW w:w="5000" w:type="dxa"/>
                            </w:tcPr>
                            <w:p w14:paraId="43C1480C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070" w:dyaOrig="495" w14:anchorId="10C01765">
                                  <v:shape id="_x0000_i1110" type="#_x0000_t75" style="width:103.25pt;height:24.45pt" o:ole="">
                                    <v:imagedata r:id="rId258" o:title=""/>
                                  </v:shape>
                                  <o:OLEObject Type="Embed" ProgID="Equation.DSMT4" ShapeID="_x0000_i1110" DrawAspect="Content" ObjectID="_1687895640" r:id="rId278"/>
                                </w:object>
                              </w:r>
                            </w:p>
                          </w:tc>
                          <w:tc>
                            <w:tcPr>
                              <w:tcW w:w="4999" w:type="dxa"/>
                            </w:tcPr>
                            <w:p w14:paraId="68F5C2F5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070" w:dyaOrig="495" w14:anchorId="344E3CDB">
                                  <v:shape id="_x0000_i1111" type="#_x0000_t75" style="width:103.25pt;height:24.45pt" o:ole="">
                                    <v:imagedata r:id="rId260" o:title=""/>
                                  </v:shape>
                                  <o:OLEObject Type="Embed" ProgID="Equation.DSMT4" ShapeID="_x0000_i1111" DrawAspect="Content" ObjectID="_1687895641" r:id="rId279"/>
                                </w:object>
                              </w:r>
                            </w:p>
                          </w:tc>
                        </w:tr>
                        <w:tr w:rsidR="005436C3" w:rsidRPr="006D0D70" w14:paraId="7C99FA22" w14:textId="77777777" w:rsidTr="006D0D70">
                          <w:tc>
                            <w:tcPr>
                              <w:tcW w:w="5000" w:type="dxa"/>
                            </w:tcPr>
                            <w:p w14:paraId="71DA0E51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085" w:dyaOrig="495" w14:anchorId="38817C1E">
                                  <v:shape id="_x0000_i1112" type="#_x0000_t75" style="width:103.9pt;height:24.45pt" o:ole="">
                                    <v:imagedata r:id="rId262" o:title=""/>
                                  </v:shape>
                                  <o:OLEObject Type="Embed" ProgID="Equation.DSMT4" ShapeID="_x0000_i1112" DrawAspect="Content" ObjectID="_1687895642" r:id="rId280"/>
                                </w:object>
                              </w:r>
                            </w:p>
                          </w:tc>
                          <w:tc>
                            <w:tcPr>
                              <w:tcW w:w="4999" w:type="dxa"/>
                            </w:tcPr>
                            <w:p w14:paraId="55641C2E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085" w:dyaOrig="495" w14:anchorId="5A836D94">
                                  <v:shape id="_x0000_i1113" type="#_x0000_t75" style="width:103.9pt;height:24.45pt" o:ole="">
                                    <v:imagedata r:id="rId264" o:title=""/>
                                  </v:shape>
                                  <o:OLEObject Type="Embed" ProgID="Equation.DSMT4" ShapeID="_x0000_i1113" DrawAspect="Content" ObjectID="_1687895643" r:id="rId281"/>
                                </w:object>
                              </w:r>
                            </w:p>
                          </w:tc>
                        </w:tr>
                      </w:tbl>
                      <w:p w14:paraId="3A1DD9FF" w14:textId="477D58E8" w:rsidR="005436C3" w:rsidRPr="006D0D70" w:rsidRDefault="006D0D70" w:rsidP="005436C3">
                        <w:pPr>
                          <w:spacing w:after="0" w:line="276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6D0D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812195">
                          <w:rPr>
                            <w:rFonts w:ascii="Chu Van An" w:hAnsi="Chu Van An" w:cs="Chu Van An"/>
                          </w:rPr>
                          <w:t>Giá trị</w:t>
                        </w:r>
                        <w:r w:rsidR="005436C3" w:rsidRPr="006D0D70">
                          <w:rPr>
                            <w:rFonts w:ascii="Chu Van An" w:hAnsi="Chu Van An" w:cs="Chu Van An"/>
                          </w:rPr>
                          <w:t xml:space="preserve"> lượng giác của các góc bù nhau</w:t>
                        </w:r>
                        <w:r w:rsidR="00BF50DC">
                          <w:rPr>
                            <w:rFonts w:ascii="Chu Van An" w:hAnsi="Chu Van An" w:cs="Chu Van An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07"/>
                          <w:gridCol w:w="5011"/>
                        </w:tblGrid>
                        <w:tr w:rsidR="005436C3" w:rsidRPr="006D0D70" w14:paraId="56B75758" w14:textId="77777777" w:rsidTr="00561302">
                          <w:tc>
                            <w:tcPr>
                              <w:tcW w:w="5220" w:type="dxa"/>
                            </w:tcPr>
                            <w:p w14:paraId="2640D7FE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115" w:dyaOrig="495" w14:anchorId="7F0FA911">
                                  <v:shape id="_x0000_i1114" type="#_x0000_t75" style="width:105.95pt;height:24.45pt" o:ole="">
                                    <v:imagedata r:id="rId266" o:title=""/>
                                  </v:shape>
                                  <o:OLEObject Type="Embed" ProgID="Equation.DSMT4" ShapeID="_x0000_i1114" DrawAspect="Content" ObjectID="_1687895644" r:id="rId282"/>
                                </w:object>
                              </w:r>
                            </w:p>
                          </w:tc>
                          <w:tc>
                            <w:tcPr>
                              <w:tcW w:w="5220" w:type="dxa"/>
                            </w:tcPr>
                            <w:p w14:paraId="20AAE246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370" w:dyaOrig="495" w14:anchorId="16D5FD5F">
                                  <v:shape id="_x0000_i1115" type="#_x0000_t75" style="width:118.2pt;height:24.45pt" o:ole="">
                                    <v:imagedata r:id="rId268" o:title=""/>
                                  </v:shape>
                                  <o:OLEObject Type="Embed" ProgID="Equation.DSMT4" ShapeID="_x0000_i1115" DrawAspect="Content" ObjectID="_1687895645" r:id="rId283"/>
                                </w:object>
                              </w:r>
                            </w:p>
                          </w:tc>
                        </w:tr>
                        <w:tr w:rsidR="005436C3" w:rsidRPr="006D0D70" w14:paraId="7AFAF3CA" w14:textId="77777777" w:rsidTr="00561302">
                          <w:tc>
                            <w:tcPr>
                              <w:tcW w:w="5220" w:type="dxa"/>
                            </w:tcPr>
                            <w:p w14:paraId="529EA27C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340" w:dyaOrig="495" w14:anchorId="2A65D34B">
                                  <v:shape id="_x0000_i1116" type="#_x0000_t75" style="width:116.85pt;height:24.45pt" o:ole="">
                                    <v:imagedata r:id="rId270" o:title=""/>
                                  </v:shape>
                                  <o:OLEObject Type="Embed" ProgID="Equation.DSMT4" ShapeID="_x0000_i1116" DrawAspect="Content" ObjectID="_1687895646" r:id="rId284"/>
                                </w:object>
                              </w:r>
                            </w:p>
                          </w:tc>
                          <w:tc>
                            <w:tcPr>
                              <w:tcW w:w="5220" w:type="dxa"/>
                            </w:tcPr>
                            <w:p w14:paraId="2ACC4EE2" w14:textId="77777777" w:rsidR="005436C3" w:rsidRPr="006D0D70" w:rsidRDefault="005436C3" w:rsidP="005436C3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340" w:dyaOrig="495" w14:anchorId="1F67BD6A">
                                  <v:shape id="_x0000_i1117" type="#_x0000_t75" style="width:116.85pt;height:24.45pt" o:ole="">
                                    <v:imagedata r:id="rId272" o:title=""/>
                                  </v:shape>
                                  <o:OLEObject Type="Embed" ProgID="Equation.DSMT4" ShapeID="_x0000_i1117" DrawAspect="Content" ObjectID="_1687895647" r:id="rId285"/>
                                </w:object>
                              </w:r>
                            </w:p>
                          </w:tc>
                        </w:tr>
                      </w:tbl>
                      <w:p w14:paraId="0867755C" w14:textId="77777777" w:rsidR="005436C3" w:rsidRPr="00535518" w:rsidRDefault="005436C3" w:rsidP="005436C3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</w:p>
                      <w:p w14:paraId="1F5CDFD9" w14:textId="77777777" w:rsidR="005436C3" w:rsidRDefault="005436C3" w:rsidP="005436C3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46B4874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9227CC8" w14:textId="679E66F4" w:rsidR="005436C3" w:rsidRDefault="005436C3" w:rsidP="005436C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19F9C5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E8FD0CE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4A71AA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F73FEE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5C57A4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19B01AC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29C0E2F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D8EDBB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24CB71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2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<v:shape id="Rectangle: Folded Corner 253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VeC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PF3A7Uw8AnL1BwAA//8DAFBLAQItABQABgAIAAAAIQDb4fbL7gAAAIUBAAATAAAAAAAAAAAA&#10;AAAAAAAAAABbQ29udGVudF9UeXBlc10ueG1sUEsBAi0AFAAGAAgAAAAhAFr0LFu/AAAAFQEAAAsA&#10;AAAAAAAAAAAAAAAAHwEAAF9yZWxzLy5yZWxzUEsBAi0AFAAGAAgAAAAhAFv9V4LEAAAA3AAAAA8A&#10;AAAAAAAAAAAAAAAABwIAAGRycy9kb3ducmV2LnhtbFBLBQYAAAAAAwADALcAAAD4AgAAAAA=&#10;" filled="f" stroked="f">
                    <v:textbox>
                      <w:txbxContent>
                        <w:p w14:paraId="283E181B" w14:textId="71048F1A" w:rsidR="005436C3" w:rsidRDefault="005436C3" w:rsidP="005436C3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6D0D70">
                            <w:rPr>
                              <w:rFonts w:ascii="Yu Gothic" w:eastAsia="Yu Gothic" w:hAnsi="Yu Gothic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095CB6FE" w:rsidR="00993994" w:rsidRPr="00B26177" w:rsidRDefault="005436C3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</w:t>
      </w: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72AA04D7">
                <wp:extent cx="3493698" cy="504563"/>
                <wp:effectExtent l="0" t="0" r="31115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3698" cy="504563"/>
                          <a:chOff x="0" y="0"/>
                          <a:chExt cx="3493698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493698" cy="504563"/>
                            <a:chOff x="0" y="0"/>
                            <a:chExt cx="3493698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493698" cy="504563"/>
                              <a:chOff x="0" y="0"/>
                              <a:chExt cx="3493698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493698" cy="485775"/>
                                <a:chOff x="0" y="18788"/>
                                <a:chExt cx="3493698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392"/>
                                  <a:ext cx="3493698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477750" cy="485775"/>
                                  <a:chOff x="903804" y="18788"/>
                                  <a:chExt cx="2477750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375388" cy="369570"/>
                                    <a:chOff x="1006166" y="123084"/>
                                    <a:chExt cx="2375388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056" y="123401"/>
                                      <a:ext cx="2218498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5" style="width:275.1pt;height:39.75pt;mso-position-horizontal-relative:char;mso-position-vertical-relative:line" coordsize="34936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">
                <v:group id="Group 460" o:spid="_x0000_s1086" style="position:absolute;width:34936;height:5045" coordsize="34936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7" style="position:absolute;width:34936;height:5045" coordsize="34936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8" style="position:absolute;top:187;width:34936;height:4858" coordorigin=",187" coordsize="3493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9" style="position:absolute;top:213;width:34936;height:4831;visibility:visible;mso-wrap-style:square;v-text-anchor:middle" coordsize="3493698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" path="m,l3252425,r241273,241273l3493698,483107,,483107,,xe" fillcolor="#f0d5ff" stroked="f" strokeweight="1.25pt">
                        <v:fill r:id="rId9" o:title="" color2="#fffff7" type="pattern"/>
                        <v:path arrowok="t" o:connecttype="custom" o:connectlocs="0,0;3252425,0;3493698,241273;3493698,483107;0,483107;0,0" o:connectangles="0,0,0,0,0,0"/>
                      </v:shape>
                      <v:group id="Group 59" o:spid="_x0000_s1090" style="position:absolute;left:9038;top:187;width:24777;height:4858" coordorigin="9038,187" coordsize="24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1" style="position:absolute;left:10061;top:1230;width:23754;height:3696" coordorigin="10061,1230" coordsize="2375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2" type="#_x0000_t55" style="position:absolute;left:11630;top:1234;width:2218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" adj="21024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3DF012CB">
                <wp:extent cx="6547104" cy="1128263"/>
                <wp:effectExtent l="0" t="19050" r="25400" b="1524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28263"/>
                          <a:chOff x="0" y="0"/>
                          <a:chExt cx="6547104" cy="1096299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63"/>
                            <a:ext cx="6547104" cy="8355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F306E6B" w14:textId="77777777" w:rsidR="00A91EBF" w:rsidRPr="00A91EBF" w:rsidRDefault="00A91EBF" w:rsidP="00A91EBF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 w:rsidRPr="00A91EBF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Sử dụng giá trị lượng giác đặc biệt</w: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524705" cy="571533"/>
                            <a:chOff x="150812" y="0"/>
                            <a:chExt cx="4524974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524974" cy="485775"/>
                              <a:chOff x="150812" y="0"/>
                              <a:chExt cx="4524974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4491687" cy="485775"/>
                                <a:chOff x="184099" y="0"/>
                                <a:chExt cx="4491687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74"/>
                                  <a:ext cx="4491687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035575" cy="485775"/>
                                  <a:chOff x="1502180" y="0"/>
                                  <a:chExt cx="3035575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2926041" cy="369570"/>
                                    <a:chOff x="1611714" y="104387"/>
                                    <a:chExt cx="2926041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255" y="105115"/>
                                      <a:ext cx="277650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6FEC524" w14:textId="77777777" w:rsidR="00A91EBF" w:rsidRPr="002F2C93" w:rsidRDefault="00A91EBF" w:rsidP="00A91EBF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 w:rsidRPr="002F2C93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giá trị lượng giác</w:t>
                                        </w:r>
                                      </w:p>
                                      <w:p w14:paraId="4CDFFA22" w14:textId="49E0AE78" w:rsidR="00E62F77" w:rsidRPr="00F64434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88.85pt;mso-position-horizontal-relative:char;mso-position-vertical-relative:line" coordsize="65471,10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">
                <v:shape id="Rectangle: Diagonal Corners Rounded 1" o:spid="_x0000_s1105" style="position:absolute;top:2607;width:65471;height:835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0075;6547104,827624;6532329,835536;112179,835536;0,775461;0,7912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F306E6B" w14:textId="77777777" w:rsidR="00A91EBF" w:rsidRPr="00A91EBF" w:rsidRDefault="00A91EBF" w:rsidP="00A91EBF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 w:rsidRPr="00A91EBF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Sử dụng giá trị lượng giác đặc biệt</w: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45247;height:5715" coordorigin="1508" coordsize="4524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45249;height:4857" coordorigin="1508" coordsize="4524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0;width:44917;height:4857" coordorigin="1840" coordsize="449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0;top:380;width:44917;height:4476;visibility:visible;mso-wrap-style:square;v-text-anchor:middle" coordsize="449168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" path="m,l4336963,r154724,154724l4491687,447554,,447554,,xe" fillcolor="#efddf6 [663]" stroked="f" strokeweight="1.25pt">
                        <v:fill r:id="rId286" o:title="" color2="#fffff7" type="pattern"/>
                        <v:path arrowok="t" o:connecttype="custom" o:connectlocs="0,0;4336963,0;4491687,154724;4491687,447554;0,447554;0,0" o:connectangles="0,0,0,0,0,0"/>
                      </v:shape>
                      <v:group id="Group 468" o:spid="_x0000_s1110" style="position:absolute;left:15021;width:30356;height:4857" coordorigin="15021" coordsize="3035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29260;height:3696" coordorigin="16117,1043" coordsize="2926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2;top:1051;width:27765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" adj="2109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6FEC524" w14:textId="77777777" w:rsidR="00A91EBF" w:rsidRPr="002F2C93" w:rsidRDefault="00A91EBF" w:rsidP="00A91EBF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 w:rsidRPr="002F2C93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giá trị lượng giác</w:t>
                                  </w:r>
                                </w:p>
                                <w:p w14:paraId="4CDFFA22" w14:textId="49E0AE78" w:rsidR="00E62F77" w:rsidRPr="00F64434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B26177" w:rsidRDefault="00EC5D1C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2A7AE19" w14:textId="3E0DD787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1. 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Tính giá trị của các biểu thức sau:</w:t>
      </w:r>
    </w:p>
    <w:p w14:paraId="785F5D1B" w14:textId="77777777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  <w:t>a)cos30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cos60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+ sin30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sin60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</w:p>
    <w:p w14:paraId="35CEC615" w14:textId="44959103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b)sin30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cos60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+ cos30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sin60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</w:p>
    <w:p w14:paraId="5EB75AE3" w14:textId="77777777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lastRenderedPageBreak/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  <w:t>c)cos0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+ cos20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+…+cos180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</w:p>
    <w:p w14:paraId="5891D4AA" w14:textId="546BF020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d) tan10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.tan80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</w:p>
    <w:p w14:paraId="6D987112" w14:textId="6CF35ED4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  <w:t>e) sin120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.cos135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</w:p>
    <w:p w14:paraId="5C3E13E3" w14:textId="5F992854" w:rsidR="00E62F77" w:rsidRPr="00B26177" w:rsidRDefault="00E62F77" w:rsidP="00B26177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65C400F" w14:textId="77777777" w:rsidR="00A91EBF" w:rsidRPr="00B26177" w:rsidRDefault="00A91EBF" w:rsidP="00B26177">
      <w:pPr>
        <w:spacing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sym w:font="Wingdings" w:char="F09F"/>
      </w:r>
      <w:r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Sử dụng giá trị lượng giác của các góc đặc biệt, công thức GTLG của các góc phụ nhau, bù nhau.</w:t>
      </w:r>
    </w:p>
    <w:p w14:paraId="7C126978" w14:textId="2D6172FE" w:rsidR="00A91EBF" w:rsidRPr="00B26177" w:rsidRDefault="00A91EBF" w:rsidP="00B26177">
      <w:p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B26177">
        <w:rPr>
          <w:rFonts w:ascii="Chu Van An" w:hAnsi="Chu Van An" w:cs="Chu Van An"/>
          <w:sz w:val="24"/>
          <w:szCs w:val="24"/>
        </w:rPr>
        <w:t xml:space="preserve">a)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400" w:dyaOrig="700" w14:anchorId="4C97ECA4">
          <v:shape id="_x0000_i1118" type="#_x0000_t75" style="width:20.4pt;height:35.3pt" o:ole="">
            <v:imagedata r:id="rId287" o:title=""/>
          </v:shape>
          <o:OLEObject Type="Embed" ProgID="Equation.DSMT4" ShapeID="_x0000_i1118" DrawAspect="Content" ObjectID="_1687894911" r:id="rId288"/>
        </w:objec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sz w:val="24"/>
          <w:szCs w:val="24"/>
        </w:rPr>
        <w:tab/>
        <w:t xml:space="preserve">   b) 1</w: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sz w:val="24"/>
          <w:szCs w:val="24"/>
        </w:rPr>
        <w:tab/>
        <w:t xml:space="preserve">        c) 0</w: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sz w:val="24"/>
          <w:szCs w:val="24"/>
        </w:rPr>
        <w:tab/>
        <w:t xml:space="preserve">           d) 1</w: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sz w:val="24"/>
          <w:szCs w:val="24"/>
        </w:rPr>
        <w:tab/>
        <w:t xml:space="preserve">  e)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580" w:dyaOrig="700" w14:anchorId="7B5E291D">
          <v:shape id="_x0000_i1119" type="#_x0000_t75" style="width:28.55pt;height:35.3pt" o:ole="">
            <v:imagedata r:id="rId289" o:title=""/>
          </v:shape>
          <o:OLEObject Type="Embed" ProgID="Equation.DSMT4" ShapeID="_x0000_i1119" DrawAspect="Content" ObjectID="_1687894912" r:id="rId290"/>
        </w:object>
      </w:r>
    </w:p>
    <w:p w14:paraId="0D2EB91D" w14:textId="3741EC8F" w:rsidR="00652C50" w:rsidRPr="00B26177" w:rsidRDefault="00652C50" w:rsidP="00B26177">
      <w:pPr>
        <w:spacing w:line="240" w:lineRule="auto"/>
        <w:ind w:left="142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5E1F58C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2895F89E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1ED55F86">
          <v:shape id="_x0000_i4635" type="#_x0000_t75" style="width:12.25pt;height:10.2pt" o:ole="">
            <v:imagedata r:id="rId291" o:title=""/>
          </v:shape>
          <o:OLEObject Type="Embed" ProgID="Equation.DSMT4" ShapeID="_x0000_i4635" DrawAspect="Content" ObjectID="_1687894913" r:id="rId292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là góc tù. Điều khẳng định nào sau đây là đúng?</w:t>
      </w:r>
    </w:p>
    <w:p w14:paraId="1C6F8970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7ABE5AD0">
          <v:shape id="_x0000_i4636" type="#_x0000_t75" style="width:45.5pt;height:13.6pt" o:ole="">
            <v:imagedata r:id="rId293" o:title=""/>
          </v:shape>
          <o:OLEObject Type="Embed" ProgID="Equation.DSMT4" ShapeID="_x0000_i4636" DrawAspect="Content" ObjectID="_1687894914" r:id="rId294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70" w14:anchorId="73AED42C">
          <v:shape id="_x0000_i4637" type="#_x0000_t75" style="width:44.15pt;height:13.6pt" o:ole="">
            <v:imagedata r:id="rId295" o:title=""/>
          </v:shape>
          <o:OLEObject Type="Embed" ProgID="Equation.DSMT4" ShapeID="_x0000_i4637" DrawAspect="Content" ObjectID="_1687894915" r:id="rId296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70" w14:anchorId="150E8A82">
          <v:shape id="_x0000_i4638" type="#_x0000_t75" style="width:46.2pt;height:13.6pt" o:ole="">
            <v:imagedata r:id="rId297" o:title=""/>
          </v:shape>
          <o:OLEObject Type="Embed" ProgID="Equation.DSMT4" ShapeID="_x0000_i4638" DrawAspect="Content" ObjectID="_1687894916" r:id="rId298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69E44DB4">
          <v:shape id="_x0000_i4639" type="#_x0000_t75" style="width:45.5pt;height:13.6pt" o:ole="">
            <v:imagedata r:id="rId299" o:title=""/>
          </v:shape>
          <o:OLEObject Type="Embed" ProgID="Equation.DSMT4" ShapeID="_x0000_i4639" DrawAspect="Content" ObjectID="_1687894917" r:id="rId300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7DF83E76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37813E96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44AD4EF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7685E03C">
          <v:shape id="_x0000_i4640" type="#_x0000_t75" style="width:12.25pt;height:10.2pt" o:ole="">
            <v:imagedata r:id="rId291" o:title=""/>
          </v:shape>
          <o:OLEObject Type="Embed" ProgID="Equation.DSMT4" ShapeID="_x0000_i4640" DrawAspect="Content" ObjectID="_1687894918" r:id="rId301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là góc tù nên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08F84294">
          <v:shape id="_x0000_i4641" type="#_x0000_t75" style="width:45.5pt;height:14.25pt" o:ole="">
            <v:imagedata r:id="rId302" o:title=""/>
          </v:shape>
          <o:OLEObject Type="Embed" ProgID="Equation.DSMT4" ShapeID="_x0000_i4641" DrawAspect="Content" ObjectID="_1687894919" r:id="rId303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5D7C9DC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color w:val="000000"/>
          <w:sz w:val="24"/>
          <w:szCs w:val="24"/>
        </w:rPr>
        <w:t xml:space="preserve">Cho góc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125" w:dyaOrig="675" w14:anchorId="371EE715">
          <v:shape id="_x0000_i4642" type="#_x0000_t75" style="width:56.4pt;height:33.95pt" o:ole="">
            <v:imagedata r:id="rId304" o:title=""/>
          </v:shape>
          <o:OLEObject Type="Embed" ProgID="Equation.DSMT4" ShapeID="_x0000_i4642" DrawAspect="Content" ObjectID="_1687894920" r:id="rId305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Khẳng định nào </w:t>
      </w:r>
      <w:r w:rsidRPr="00B26177">
        <w:rPr>
          <w:rFonts w:ascii="Chu Van An" w:hAnsi="Chu Van An" w:cs="Chu Van An"/>
          <w:b/>
          <w:sz w:val="24"/>
          <w:szCs w:val="24"/>
        </w:rPr>
        <w:t>đúng</w:t>
      </w:r>
      <w:r w:rsidRPr="00B26177">
        <w:rPr>
          <w:rFonts w:ascii="Chu Van An" w:hAnsi="Chu Van An" w:cs="Chu Van An"/>
          <w:sz w:val="24"/>
          <w:szCs w:val="24"/>
        </w:rPr>
        <w:t>?</w:t>
      </w:r>
    </w:p>
    <w:p w14:paraId="7267F2A2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3793D6C3">
          <v:shape id="_x0000_i4643" type="#_x0000_t75" style="width:45.5pt;height:14.25pt" o:ole="">
            <v:imagedata r:id="rId306" o:title=""/>
          </v:shape>
          <o:OLEObject Type="Embed" ProgID="Equation.DSMT4" ShapeID="_x0000_i4643" DrawAspect="Content" ObjectID="_1687894921" r:id="rId307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1455" w:dyaOrig="405" w14:anchorId="3DA2D147">
          <v:shape id="_x0000_i4644" type="#_x0000_t75" style="width:72.7pt;height:20.4pt" o:ole="">
            <v:imagedata r:id="rId308" o:title=""/>
          </v:shape>
          <o:OLEObject Type="Embed" ProgID="Equation.DSMT4" ShapeID="_x0000_i4644" DrawAspect="Content" ObjectID="_1687894922" r:id="rId309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8D4187B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2A4373DA">
          <v:shape id="_x0000_i4645" type="#_x0000_t75" style="width:44.85pt;height:14.25pt" o:ole="">
            <v:imagedata r:id="rId310" o:title=""/>
          </v:shape>
          <o:OLEObject Type="Embed" ProgID="Equation.DSMT4" ShapeID="_x0000_i4645" DrawAspect="Content" ObjectID="_1687894923" r:id="rId31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78C02A9D">
          <v:shape id="_x0000_i4646" type="#_x0000_t75" style="width:47.55pt;height:14.25pt" o:ole="">
            <v:imagedata r:id="rId312" o:title=""/>
          </v:shape>
          <o:OLEObject Type="Embed" ProgID="Equation.DSMT4" ShapeID="_x0000_i4646" DrawAspect="Content" ObjectID="_1687894924" r:id="rId313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BBBE241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800080"/>
          <w:sz w:val="24"/>
          <w:szCs w:val="24"/>
        </w:rPr>
        <w:t>Lời giải</w:t>
      </w:r>
    </w:p>
    <w:p w14:paraId="11E39A9A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sz w:val="24"/>
          <w:szCs w:val="24"/>
        </w:rPr>
        <w:t>Chọn A</w:t>
      </w:r>
    </w:p>
    <w:p w14:paraId="63AEC841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125" w:dyaOrig="675" w14:anchorId="7F2FC09E">
          <v:shape id="_x0000_i4647" type="#_x0000_t75" style="width:56.4pt;height:33.95pt" o:ole="">
            <v:imagedata r:id="rId314" o:title=""/>
          </v:shape>
          <o:OLEObject Type="Embed" ProgID="Equation.DSMT4" ShapeID="_x0000_i4647" DrawAspect="Content" ObjectID="_1687894925" r:id="rId315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285" w14:anchorId="65FD69B4">
          <v:shape id="_x0000_i4648" type="#_x0000_t75" style="width:60.45pt;height:14.25pt" o:ole="">
            <v:imagedata r:id="rId316" o:title=""/>
          </v:shape>
          <o:OLEObject Type="Embed" ProgID="Equation.DSMT4" ShapeID="_x0000_i4648" DrawAspect="Content" ObjectID="_1687894926" r:id="rId31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43455C4D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45CD056B">
          <v:shape id="_x0000_i4649" type="#_x0000_t75" style="width:12.25pt;height:10.2pt" o:ole="">
            <v:imagedata r:id="rId318" o:title=""/>
          </v:shape>
          <o:OLEObject Type="Embed" ProgID="Equation.DSMT4" ShapeID="_x0000_i4649" DrawAspect="Content" ObjectID="_1687894927" r:id="rId319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 là góc tù. Điều khẳng định nào sau đây là đúng?</w:t>
      </w:r>
    </w:p>
    <w:p w14:paraId="56F2C505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30" w:dyaOrig="285" w14:anchorId="6555AA58">
          <v:shape id="_x0000_i4650" type="#_x0000_t75" style="width:46.2pt;height:14.25pt" o:ole="">
            <v:imagedata r:id="rId320" o:title=""/>
          </v:shape>
          <o:OLEObject Type="Embed" ProgID="Equation.DSMT4" ShapeID="_x0000_i4650" DrawAspect="Content" ObjectID="_1687894928" r:id="rId321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30" w:dyaOrig="285" w14:anchorId="2274CEF5">
          <v:shape id="_x0000_i4651" type="#_x0000_t75" style="width:46.2pt;height:14.25pt" o:ole="">
            <v:imagedata r:id="rId322" o:title=""/>
          </v:shape>
          <o:OLEObject Type="Embed" ProgID="Equation.DSMT4" ShapeID="_x0000_i4651" DrawAspect="Content" ObjectID="_1687894929" r:id="rId323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00" w:dyaOrig="285" w14:anchorId="76345070">
          <v:shape id="_x0000_i4652" type="#_x0000_t75" style="width:44.85pt;height:14.25pt" o:ole="">
            <v:imagedata r:id="rId324" o:title=""/>
          </v:shape>
          <o:OLEObject Type="Embed" ProgID="Equation.DSMT4" ShapeID="_x0000_i4652" DrawAspect="Content" ObjectID="_1687894930" r:id="rId325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45" w:dyaOrig="285" w14:anchorId="4FFEC4CF">
          <v:shape id="_x0000_i4653" type="#_x0000_t75" style="width:47.55pt;height:14.25pt" o:ole="">
            <v:imagedata r:id="rId326" o:title=""/>
          </v:shape>
          <o:OLEObject Type="Embed" ProgID="Equation.DSMT4" ShapeID="_x0000_i4653" DrawAspect="Content" ObjectID="_1687894931" r:id="rId327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3A7D42DC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  <w:t>Lời</w:t>
      </w:r>
      <w:r w:rsidRPr="00B26177">
        <w:rPr>
          <w:rFonts w:ascii="Chu Van An" w:eastAsia="Calibri" w:hAnsi="Chu Van An" w:cs="Chu Van An"/>
          <w:color w:val="800080"/>
          <w:sz w:val="24"/>
          <w:szCs w:val="24"/>
          <w:lang w:val="fr-FR"/>
        </w:rPr>
        <w:t xml:space="preserve"> </w:t>
      </w:r>
      <w:r w:rsidRPr="00B26177"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  <w:t>giải</w:t>
      </w:r>
    </w:p>
    <w:p w14:paraId="727AB6EE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68C8AD76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10" w14:anchorId="7BD1173B">
          <v:shape id="_x0000_i4654" type="#_x0000_t75" style="width:12.25pt;height:10.2pt" o:ole="">
            <v:imagedata r:id="rId328" o:title=""/>
          </v:shape>
          <o:OLEObject Type="Embed" ProgID="Equation.DSMT4" ShapeID="_x0000_i4654" DrawAspect="Content" ObjectID="_1687894932" r:id="rId329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 là góc tù suy ra : </w:t>
      </w:r>
      <w:r w:rsidRPr="00B26177">
        <w:rPr>
          <w:rFonts w:ascii="Chu Van An" w:eastAsia="Calibri" w:hAnsi="Chu Van An" w:cs="Chu Van An"/>
          <w:position w:val="-30"/>
          <w:sz w:val="24"/>
          <w:szCs w:val="24"/>
        </w:rPr>
        <w:object w:dxaOrig="1065" w:dyaOrig="735" w14:anchorId="1F753111">
          <v:shape id="_x0000_i4655" type="#_x0000_t75" style="width:53pt;height:36.7pt" o:ole="">
            <v:imagedata r:id="rId330" o:title=""/>
          </v:shape>
          <o:OLEObject Type="Embed" ProgID="Equation.DSMT4" ShapeID="_x0000_i4655" DrawAspect="Content" ObjectID="_1687894933" r:id="rId331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230" w:dyaOrig="285" w14:anchorId="6DE80BC0">
          <v:shape id="_x0000_i4656" type="#_x0000_t75" style="width:61.8pt;height:14.25pt" o:ole="">
            <v:imagedata r:id="rId332" o:title=""/>
          </v:shape>
          <o:OLEObject Type="Embed" ProgID="Equation.DSMT4" ShapeID="_x0000_i4656" DrawAspect="Content" ObjectID="_1687894934" r:id="rId333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75B3825F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Cho góc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25" w14:anchorId="7A17B5E3">
          <v:shape id="_x0000_i4657" type="#_x0000_t75" style="width:12.25pt;height:11.55pt" o:ole="">
            <v:imagedata r:id="rId334" o:title=""/>
          </v:shape>
          <o:OLEObject Type="Embed" ProgID="Equation.DSMT4" ShapeID="_x0000_i4657" DrawAspect="Content" ObjectID="_1687894935" r:id="rId335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tù. Khẳng định nào sau đây là </w:t>
      </w:r>
      <w:r w:rsidRPr="00B26177">
        <w:rPr>
          <w:rFonts w:ascii="Chu Van An" w:hAnsi="Chu Van An" w:cs="Chu Van An"/>
          <w:b/>
          <w:sz w:val="24"/>
          <w:szCs w:val="24"/>
          <w:lang w:val="vi-VN"/>
        </w:rPr>
        <w:t>đúng?</w:t>
      </w:r>
    </w:p>
    <w:p w14:paraId="029D760B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7AA9D074">
          <v:shape id="_x0000_i4658" type="#_x0000_t75" style="width:44.85pt;height:14.25pt" o:ole="">
            <v:imagedata r:id="rId336" o:title=""/>
          </v:shape>
          <o:OLEObject Type="Embed" ProgID="Equation.DSMT4" ShapeID="_x0000_i4658" DrawAspect="Content" ObjectID="_1687894936" r:id="rId337"/>
        </w:object>
      </w:r>
      <w:r w:rsidRPr="00B26177">
        <w:rPr>
          <w:rFonts w:ascii="Chu Van An" w:hAnsi="Chu Van An" w:cs="Chu Van An"/>
          <w:b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5FAEF03E">
          <v:shape id="_x0000_i4659" type="#_x0000_t75" style="width:45.5pt;height:14.25pt" o:ole="">
            <v:imagedata r:id="rId338" o:title=""/>
          </v:shape>
          <o:OLEObject Type="Embed" ProgID="Equation.DSMT4" ShapeID="_x0000_i4659" DrawAspect="Content" ObjectID="_1687894937" r:id="rId339"/>
        </w:object>
      </w:r>
      <w:r w:rsidRPr="00B26177">
        <w:rPr>
          <w:rFonts w:ascii="Chu Van An" w:hAnsi="Chu Van An" w:cs="Chu Van An"/>
          <w:b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55436F56">
          <v:shape id="_x0000_i4660" type="#_x0000_t75" style="width:47.55pt;height:14.25pt" o:ole="">
            <v:imagedata r:id="rId340" o:title=""/>
          </v:shape>
          <o:OLEObject Type="Embed" ProgID="Equation.DSMT4" ShapeID="_x0000_i4660" DrawAspect="Content" ObjectID="_1687894938" r:id="rId341"/>
        </w:object>
      </w:r>
      <w:r w:rsidRPr="00B26177">
        <w:rPr>
          <w:rFonts w:ascii="Chu Van An" w:hAnsi="Chu Van An" w:cs="Chu Van An"/>
          <w:b/>
          <w:color w:val="002060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171316E7">
          <v:shape id="_x0000_i4661" type="#_x0000_t75" style="width:45.5pt;height:14.25pt" o:ole="">
            <v:imagedata r:id="rId342" o:title=""/>
          </v:shape>
          <o:OLEObject Type="Embed" ProgID="Equation.DSMT4" ShapeID="_x0000_i4661" DrawAspect="Content" ObjectID="_1687894939" r:id="rId343"/>
        </w:object>
      </w:r>
      <w:r w:rsidRPr="00B26177">
        <w:rPr>
          <w:rFonts w:ascii="Chu Van An" w:hAnsi="Chu Van An" w:cs="Chu Van An"/>
          <w:b/>
          <w:sz w:val="24"/>
          <w:szCs w:val="24"/>
          <w:lang w:val="vi-VN"/>
        </w:rPr>
        <w:t>.</w:t>
      </w:r>
    </w:p>
    <w:p w14:paraId="6DC63D77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6930E448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13B29E36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</w:rPr>
        <w:t xml:space="preserve">Khi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285" w14:anchorId="52625B88">
          <v:shape id="_x0000_i4662" type="#_x0000_t75" style="width:72.7pt;height:14.25pt" o:ole="">
            <v:imagedata r:id="rId344" o:title=""/>
          </v:shape>
          <o:OLEObject Type="Embed" ProgID="Equation.DSMT4" ShapeID="_x0000_i4662" DrawAspect="Content" ObjectID="_1687894940" r:id="rId345"/>
        </w:object>
      </w:r>
      <w:r w:rsidRPr="00B26177">
        <w:rPr>
          <w:rFonts w:ascii="Chu Van An" w:hAnsi="Chu Van An" w:cs="Chu Van An"/>
          <w:sz w:val="24"/>
          <w:szCs w:val="24"/>
        </w:rPr>
        <w:t xml:space="preserve">thì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3720" w:dyaOrig="315" w14:anchorId="225E526A">
          <v:shape id="_x0000_i4663" type="#_x0000_t75" style="width:186.1pt;height:15.6pt" o:ole="">
            <v:imagedata r:id="rId346" o:title=""/>
          </v:shape>
          <o:OLEObject Type="Embed" ProgID="Equation.DSMT4" ShapeID="_x0000_i4663" DrawAspect="Content" ObjectID="_1687894941" r:id="rId347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66C415A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sz w:val="24"/>
          <w:szCs w:val="24"/>
        </w:rPr>
        <w:lastRenderedPageBreak/>
        <w:t xml:space="preserve">Giá trị của </w:t>
      </w:r>
      <w:r w:rsidRPr="00B26177">
        <w:rPr>
          <w:rFonts w:ascii="Chu Van An" w:eastAsia="Calibri" w:hAnsi="Chu Van An" w:cs="Chu Van An"/>
          <w:position w:val="-26"/>
          <w:sz w:val="24"/>
          <w:szCs w:val="24"/>
        </w:rPr>
        <w:object w:dxaOrig="645" w:dyaOrig="675" w14:anchorId="178C7677">
          <v:shape id="_x0000_i4664" type="#_x0000_t75" style="width:31.9pt;height:33.95pt" o:ole="">
            <v:imagedata r:id="rId348" o:title=""/>
          </v:shape>
          <o:OLEObject Type="Embed" ProgID="Equation.DSMT4" ShapeID="_x0000_i4664" DrawAspect="Content" ObjectID="_1687894942" r:id="rId349"/>
        </w:object>
      </w:r>
      <w:r w:rsidRPr="00B26177">
        <w:rPr>
          <w:rFonts w:ascii="Chu Van An" w:hAnsi="Chu Van An" w:cs="Chu Van An"/>
          <w:sz w:val="24"/>
          <w:szCs w:val="24"/>
        </w:rPr>
        <w:t>là</w:t>
      </w:r>
    </w:p>
    <w:p w14:paraId="4213FB54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405" w:dyaOrig="690" w14:anchorId="02A9716D">
          <v:shape id="_x0000_i4665" type="#_x0000_t75" style="width:20.4pt;height:34.65pt" o:ole="">
            <v:imagedata r:id="rId350" o:title=""/>
          </v:shape>
          <o:OLEObject Type="Embed" ProgID="Equation.DSMT4" ShapeID="_x0000_i4665" DrawAspect="Content" ObjectID="_1687894943" r:id="rId35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570" w:dyaOrig="690" w14:anchorId="39710CEF">
          <v:shape id="_x0000_i4666" type="#_x0000_t75" style="width:28.55pt;height:34.65pt" o:ole="">
            <v:imagedata r:id="rId352" o:title=""/>
          </v:shape>
          <o:OLEObject Type="Embed" ProgID="Equation.DSMT4" ShapeID="_x0000_i4666" DrawAspect="Content" ObjectID="_1687894944" r:id="rId35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B26177">
        <w:rPr>
          <w:rFonts w:ascii="Chu Van An" w:eastAsia="Calibri" w:hAnsi="Chu Van An" w:cs="Chu Van An"/>
          <w:position w:val="-8"/>
          <w:sz w:val="24"/>
          <w:szCs w:val="24"/>
        </w:rPr>
        <w:object w:dxaOrig="360" w:dyaOrig="375" w14:anchorId="4109F85B">
          <v:shape id="_x0000_i4667" type="#_x0000_t75" style="width:18.35pt;height:19pt" o:ole="">
            <v:imagedata r:id="rId354" o:title=""/>
          </v:shape>
          <o:OLEObject Type="Embed" ProgID="Equation.DSMT4" ShapeID="_x0000_i4667" DrawAspect="Content" ObjectID="_1687894945" r:id="rId35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B26177">
        <w:rPr>
          <w:rFonts w:ascii="Chu Van An" w:eastAsia="Calibri" w:hAnsi="Chu Van An" w:cs="Chu Van An"/>
          <w:position w:val="-8"/>
          <w:sz w:val="24"/>
          <w:szCs w:val="24"/>
        </w:rPr>
        <w:object w:dxaOrig="495" w:dyaOrig="375" w14:anchorId="36898923">
          <v:shape id="_x0000_i4668" type="#_x0000_t75" style="width:24.45pt;height:19pt" o:ole="">
            <v:imagedata r:id="rId356" o:title=""/>
          </v:shape>
          <o:OLEObject Type="Embed" ProgID="Equation.DSMT4" ShapeID="_x0000_i4668" DrawAspect="Content" ObjectID="_1687894946" r:id="rId35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39D92FF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F1CED12" w14:textId="77777777" w:rsidR="00BA0799" w:rsidRPr="00B26177" w:rsidRDefault="00BA0799" w:rsidP="00B26177">
      <w:pPr>
        <w:pStyle w:val="ListParagraph"/>
        <w:spacing w:line="240" w:lineRule="auto"/>
        <w:ind w:left="992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B26177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33BF9A5D" w14:textId="77777777" w:rsidR="00BA0799" w:rsidRPr="00B26177" w:rsidRDefault="00BA0799" w:rsidP="00B2617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+) Cách 1: Ghi nhớ bảng giá trị lượng giác của các cung đặc biệt.</w:t>
      </w:r>
    </w:p>
    <w:p w14:paraId="5891BEEB" w14:textId="77777777" w:rsidR="00BA0799" w:rsidRPr="00B26177" w:rsidRDefault="00BA0799" w:rsidP="00B2617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+) Cách 2: sử dụng máy tính cầm tay.</w:t>
      </w:r>
    </w:p>
    <w:p w14:paraId="6A56351B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830" w:dyaOrig="690" w14:anchorId="555EC188">
          <v:shape id="_x0000_i4669" type="#_x0000_t75" style="width:91.7pt;height:34.65pt" o:ole="">
            <v:imagedata r:id="rId358" o:title=""/>
          </v:shape>
          <o:OLEObject Type="Embed" ProgID="Equation.DSMT4" ShapeID="_x0000_i4669" DrawAspect="Content" ObjectID="_1687894947" r:id="rId359"/>
        </w:object>
      </w:r>
      <w:r w:rsidRPr="00B26177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084030B1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950" w:dyaOrig="690" w14:anchorId="2F3352A1">
          <v:shape id="_x0000_i4670" type="#_x0000_t75" style="width:97.8pt;height:34.65pt" o:ole="">
            <v:imagedata r:id="rId360" o:title=""/>
          </v:shape>
          <o:OLEObject Type="Embed" ProgID="Equation.DSMT4" ShapeID="_x0000_i4670" DrawAspect="Content" ObjectID="_1687894948" r:id="rId36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830" w:dyaOrig="690" w14:anchorId="5EF5A442">
          <v:shape id="_x0000_i4671" type="#_x0000_t75" style="width:91.7pt;height:34.65pt" o:ole="">
            <v:imagedata r:id="rId362" o:title=""/>
          </v:shape>
          <o:OLEObject Type="Embed" ProgID="Equation.DSMT4" ShapeID="_x0000_i4671" DrawAspect="Content" ObjectID="_1687894949" r:id="rId36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2198AEA6" w14:textId="77777777" w:rsidR="00BA0799" w:rsidRPr="00B26177" w:rsidRDefault="00BA0799" w:rsidP="00B2617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070" w:dyaOrig="690" w14:anchorId="10AB538B">
          <v:shape id="_x0000_i4672" type="#_x0000_t75" style="width:103.25pt;height:34.65pt" o:ole="">
            <v:imagedata r:id="rId364" o:title=""/>
          </v:shape>
          <o:OLEObject Type="Embed" ProgID="Equation.DSMT4" ShapeID="_x0000_i4672" DrawAspect="Content" ObjectID="_1687894950" r:id="rId36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920" w:dyaOrig="690" w14:anchorId="17B0ADA0">
          <v:shape id="_x0000_i4673" type="#_x0000_t75" style="width:95.75pt;height:34.65pt" o:ole="">
            <v:imagedata r:id="rId366" o:title=""/>
          </v:shape>
          <o:OLEObject Type="Embed" ProgID="Equation.DSMT4" ShapeID="_x0000_i4673" DrawAspect="Content" ObjectID="_1687894951" r:id="rId36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7970E08E" w14:textId="77777777" w:rsidR="00BA0799" w:rsidRPr="00B26177" w:rsidRDefault="00BA0799" w:rsidP="00B26177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A63A803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C3161D1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Ta có:</w:t>
      </w:r>
      <w:r w:rsidRPr="00B26177">
        <w:rPr>
          <w:rFonts w:ascii="Chu Van An" w:eastAsia="Times New Roman" w:hAnsi="Chu Van An" w:cs="Chu Van An"/>
          <w:position w:val="-36"/>
          <w:sz w:val="24"/>
          <w:szCs w:val="24"/>
        </w:rPr>
        <w:object w:dxaOrig="2535" w:dyaOrig="840" w14:anchorId="70019A74">
          <v:shape id="_x0000_i4674" type="#_x0000_t75" style="width:127pt;height:42.1pt" o:ole="">
            <v:imagedata r:id="rId368" o:title=""/>
          </v:shape>
          <o:OLEObject Type="Embed" ProgID="Equation.DSMT4" ShapeID="_x0000_i4674" DrawAspect="Content" ObjectID="_1687894952" r:id="rId369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088F5159">
          <v:shape id="_x0000_i4675" type="#_x0000_t75" style="width:14.95pt;height:12.25pt" o:ole="">
            <v:imagedata r:id="rId370" o:title=""/>
          </v:shape>
          <o:OLEObject Type="Embed" ProgID="Equation.DSMT4" ShapeID="_x0000_i4675" DrawAspect="Content" ObjectID="_1687894953" r:id="rId371"/>
        </w:object>
      </w:r>
      <w:r w:rsidRPr="00B26177">
        <w:rPr>
          <w:rFonts w:ascii="Chu Van An" w:eastAsia="Times New Roman" w:hAnsi="Chu Van An" w:cs="Chu Van An"/>
          <w:position w:val="-36"/>
          <w:sz w:val="24"/>
          <w:szCs w:val="24"/>
        </w:rPr>
        <w:object w:dxaOrig="5280" w:dyaOrig="930" w14:anchorId="7D308AE3">
          <v:shape id="_x0000_i4676" type="#_x0000_t75" style="width:264.25pt;height:46.2pt" o:ole="">
            <v:imagedata r:id="rId372" o:title=""/>
          </v:shape>
          <o:OLEObject Type="Embed" ProgID="Equation.DSMT4" ShapeID="_x0000_i4676" DrawAspect="Content" ObjectID="_1687894954" r:id="rId37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D8269F6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+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670" w:dyaOrig="690" w14:anchorId="4A4D1236">
          <v:shape id="_x0000_i4677" type="#_x0000_t75" style="width:133.8pt;height:34.65pt" o:ole="">
            <v:imagedata r:id="rId374" o:title=""/>
          </v:shape>
          <o:OLEObject Type="Embed" ProgID="Equation.DSMT4" ShapeID="_x0000_i4677" DrawAspect="Content" ObjectID="_1687894955" r:id="rId375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09C08341">
          <v:shape id="_x0000_i4678" type="#_x0000_t75" style="width:14.95pt;height:12.25pt" o:ole="">
            <v:imagedata r:id="rId376" o:title=""/>
          </v:shape>
          <o:OLEObject Type="Embed" ProgID="Equation.DSMT4" ShapeID="_x0000_i4678" DrawAspect="Content" ObjectID="_1687894956" r:id="rId377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Phương</w:t>
      </w:r>
      <w:r w:rsidRPr="00B26177">
        <w:rPr>
          <w:rFonts w:ascii="Chu Van An" w:hAnsi="Chu Van An" w:cs="Chu Van An"/>
          <w:sz w:val="24"/>
          <w:szCs w:val="24"/>
        </w:rPr>
        <w:t xml:space="preserve"> án A sai.</w:t>
      </w:r>
    </w:p>
    <w:p w14:paraId="3F27F6CE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+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3090" w:dyaOrig="690" w14:anchorId="3977FBBA">
          <v:shape id="_x0000_i4679" type="#_x0000_t75" style="width:154.2pt;height:34.65pt" o:ole="">
            <v:imagedata r:id="rId378" o:title=""/>
          </v:shape>
          <o:OLEObject Type="Embed" ProgID="Equation.DSMT4" ShapeID="_x0000_i4679" DrawAspect="Content" ObjectID="_1687894957" r:id="rId379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4B00E15E">
          <v:shape id="_x0000_i4680" type="#_x0000_t75" style="width:14.95pt;height:12.25pt" o:ole="">
            <v:imagedata r:id="rId380" o:title=""/>
          </v:shape>
          <o:OLEObject Type="Embed" ProgID="Equation.DSMT4" ShapeID="_x0000_i4680" DrawAspect="Content" ObjectID="_1687894958" r:id="rId381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Phương</w:t>
      </w:r>
      <w:r w:rsidRPr="00B26177">
        <w:rPr>
          <w:rFonts w:ascii="Chu Van An" w:hAnsi="Chu Van An" w:cs="Chu Van An"/>
          <w:sz w:val="24"/>
          <w:szCs w:val="24"/>
        </w:rPr>
        <w:t xml:space="preserve"> án B đúng.</w:t>
      </w:r>
    </w:p>
    <w:p w14:paraId="7B342129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+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3090" w:dyaOrig="690" w14:anchorId="7BD2A1F8">
          <v:shape id="_x0000_i4681" type="#_x0000_t75" style="width:154.2pt;height:34.65pt" o:ole="">
            <v:imagedata r:id="rId382" o:title=""/>
          </v:shape>
          <o:OLEObject Type="Embed" ProgID="Equation.DSMT4" ShapeID="_x0000_i4681" DrawAspect="Content" ObjectID="_1687894959" r:id="rId383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A9CAA97">
          <v:shape id="_x0000_i4682" type="#_x0000_t75" style="width:14.95pt;height:12.25pt" o:ole="">
            <v:imagedata r:id="rId384" o:title=""/>
          </v:shape>
          <o:OLEObject Type="Embed" ProgID="Equation.DSMT4" ShapeID="_x0000_i4682" DrawAspect="Content" ObjectID="_1687894960" r:id="rId385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Phương</w:t>
      </w:r>
      <w:r w:rsidRPr="00B26177">
        <w:rPr>
          <w:rFonts w:ascii="Chu Van An" w:hAnsi="Chu Van An" w:cs="Chu Van An"/>
          <w:sz w:val="24"/>
          <w:szCs w:val="24"/>
        </w:rPr>
        <w:t xml:space="preserve"> án C sai.</w:t>
      </w:r>
    </w:p>
    <w:p w14:paraId="19E92A6B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+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670" w:dyaOrig="690" w14:anchorId="47495AAA">
          <v:shape id="_x0000_i4683" type="#_x0000_t75" style="width:133.8pt;height:34.65pt" o:ole="">
            <v:imagedata r:id="rId386" o:title=""/>
          </v:shape>
          <o:OLEObject Type="Embed" ProgID="Equation.DSMT4" ShapeID="_x0000_i4683" DrawAspect="Content" ObjectID="_1687894961" r:id="rId387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428169B">
          <v:shape id="_x0000_i4684" type="#_x0000_t75" style="width:14.95pt;height:12.25pt" o:ole="">
            <v:imagedata r:id="rId388" o:title=""/>
          </v:shape>
          <o:OLEObject Type="Embed" ProgID="Equation.DSMT4" ShapeID="_x0000_i4684" DrawAspect="Content" ObjectID="_1687894962" r:id="rId389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Phương</w:t>
      </w:r>
      <w:r w:rsidRPr="00B26177">
        <w:rPr>
          <w:rFonts w:ascii="Chu Van An" w:hAnsi="Chu Van An" w:cs="Chu Van An"/>
          <w:sz w:val="24"/>
          <w:szCs w:val="24"/>
        </w:rPr>
        <w:t xml:space="preserve"> án D sai.</w:t>
      </w:r>
    </w:p>
    <w:p w14:paraId="210CFC8D" w14:textId="4248A38A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pt-BR"/>
        </w:rPr>
      </w:pP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Tam giác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0F812E5">
          <v:shape id="_x0000_i4685" type="#_x0000_t75" style="width:28.55pt;height:13.6pt" o:ole="">
            <v:imagedata r:id="rId390" o:title=""/>
          </v:shape>
          <o:OLEObject Type="Embed" ProgID="Equation.DSMT4" ShapeID="_x0000_i4685" DrawAspect="Content" ObjectID="_1687894963" r:id="rId39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</w: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vuông ở </w:t>
      </w:r>
      <w:r w:rsidRPr="00B26177">
        <w:rPr>
          <w:rFonts w:ascii="Chu Van An" w:hAnsi="Chu Van An" w:cs="Chu Van An"/>
          <w:noProof/>
          <w:position w:val="-4"/>
          <w:sz w:val="24"/>
          <w:szCs w:val="24"/>
        </w:rPr>
        <w:drawing>
          <wp:inline distT="0" distB="0" distL="0" distR="0" wp14:anchorId="77F9CC2E" wp14:editId="202B9039">
            <wp:extent cx="155575" cy="172720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2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 có góc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60" w14:anchorId="451AFD9E">
          <v:shape id="_x0000_i4687" type="#_x0000_t75" style="width:38.7pt;height:18.35pt" o:ole="">
            <v:imagedata r:id="rId393" o:title=""/>
          </v:shape>
          <o:OLEObject Type="Embed" ProgID="Equation.DSMT4" ShapeID="_x0000_i4687" DrawAspect="Content" ObjectID="_1687894964" r:id="rId394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. Khẳng định nào sau đây </w:t>
      </w:r>
      <w:r w:rsidRPr="00B26177">
        <w:rPr>
          <w:rFonts w:ascii="Chu Van An" w:eastAsia="Calibri" w:hAnsi="Chu Van An" w:cs="Chu Van An"/>
          <w:b/>
          <w:sz w:val="24"/>
          <w:szCs w:val="24"/>
          <w:lang w:val="pt-BR"/>
        </w:rPr>
        <w:t>sai</w: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?</w:t>
      </w:r>
    </w:p>
    <w:p w14:paraId="0A41711C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pt-B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30" w14:anchorId="37806872">
          <v:shape id="_x0000_i4688" type="#_x0000_t75" style="width:50.25pt;height:31.25pt" o:ole="">
            <v:imagedata r:id="rId395" o:title=""/>
          </v:shape>
          <o:OLEObject Type="Embed" ProgID="Equation.DSMT4" ShapeID="_x0000_i4688" DrawAspect="Content" ObjectID="_1687894965" r:id="rId39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170" w:dyaOrig="660" w14:anchorId="5433B348">
          <v:shape id="_x0000_i4689" type="#_x0000_t75" style="width:58.4pt;height:33.3pt" o:ole="">
            <v:imagedata r:id="rId397" o:title=""/>
          </v:shape>
          <o:OLEObject Type="Embed" ProgID="Equation.DSMT4" ShapeID="_x0000_i4689" DrawAspect="Content" ObjectID="_1687894966" r:id="rId398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60" w:dyaOrig="630" w14:anchorId="5E71B123">
          <v:shape id="_x0000_i4690" type="#_x0000_t75" style="width:48.25pt;height:31.25pt" o:ole="">
            <v:imagedata r:id="rId399" o:title=""/>
          </v:shape>
          <o:OLEObject Type="Embed" ProgID="Equation.DSMT4" ShapeID="_x0000_i4690" DrawAspect="Content" ObjectID="_1687894967" r:id="rId40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75" w14:anchorId="4AA57FB4">
          <v:shape id="_x0000_i4691" type="#_x0000_t75" style="width:57.05pt;height:33.95pt" o:ole="">
            <v:imagedata r:id="rId401" o:title=""/>
          </v:shape>
          <o:OLEObject Type="Embed" ProgID="Equation.DSMT4" ShapeID="_x0000_i4691" DrawAspect="Content" ObjectID="_1687894968" r:id="rId40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0B9D0861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22573679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06D19382" w14:textId="77777777" w:rsidR="00BA0799" w:rsidRPr="00B26177" w:rsidRDefault="00BA0799" w:rsidP="00B26177">
      <w:pPr>
        <w:spacing w:line="240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  <w:lang w:val="pt-BR"/>
        </w:rPr>
      </w:pPr>
      <w:r w:rsidRPr="00B26177">
        <w:rPr>
          <w:rFonts w:ascii="Chu Van An" w:eastAsia="Calibri" w:hAnsi="Chu Van An" w:cs="Chu Van An"/>
          <w:sz w:val="24"/>
          <w:szCs w:val="24"/>
        </w:rPr>
        <w:t>Sử dụng máy tính cầm tay bấm trực tiếp.</w:t>
      </w:r>
    </w:p>
    <w:p w14:paraId="311483A5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Cho hai góc nhọn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4A20FD1F">
          <v:shape id="_x0000_i4692" type="#_x0000_t75" style="width:12.25pt;height:10.2pt" o:ole="">
            <v:imagedata r:id="rId403" o:title=""/>
          </v:shape>
          <o:OLEObject Type="Embed" ProgID="Equation.DSMT4" ShapeID="_x0000_i4692" DrawAspect="Content" ObjectID="_1687894969" r:id="rId404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 và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6E9B7B34">
          <v:shape id="_x0000_i4693" type="#_x0000_t75" style="width:12.25pt;height:15.6pt" o:ole="">
            <v:imagedata r:id="rId405" o:title=""/>
          </v:shape>
          <o:OLEObject Type="Embed" ProgID="Equation.DSMT4" ShapeID="_x0000_i4693" DrawAspect="Content" ObjectID="_1687894970" r:id="rId406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 trong đó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15" w14:anchorId="5DD27E23">
          <v:shape id="_x0000_i4694" type="#_x0000_t75" style="width:31.25pt;height:15.6pt" o:ole="">
            <v:imagedata r:id="rId407" o:title=""/>
          </v:shape>
          <o:OLEObject Type="Embed" ProgID="Equation.DSMT4" ShapeID="_x0000_i4694" DrawAspect="Content" ObjectID="_1687894971" r:id="rId408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. Khẳng định nào sau đây </w:t>
      </w:r>
      <w:r w:rsidRPr="00B26177">
        <w:rPr>
          <w:rFonts w:ascii="Chu Van An" w:eastAsia="Calibri" w:hAnsi="Chu Van An" w:cs="Chu Van An"/>
          <w:b/>
          <w:sz w:val="24"/>
          <w:szCs w:val="24"/>
          <w:lang w:val="fr-FR"/>
        </w:rPr>
        <w:t>sai</w: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>?</w:t>
      </w:r>
    </w:p>
    <w:p w14:paraId="7B0B2B3A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275" w:dyaOrig="315" w14:anchorId="6F3DF57B">
          <v:shape id="_x0000_i4695" type="#_x0000_t75" style="width:63.85pt;height:15.6pt" o:ole="">
            <v:imagedata r:id="rId409" o:title=""/>
          </v:shape>
          <o:OLEObject Type="Embed" ProgID="Equation.DSMT4" ShapeID="_x0000_i4695" DrawAspect="Content" ObjectID="_1687894972" r:id="rId410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15" w14:anchorId="36FF57AF">
          <v:shape id="_x0000_i4696" type="#_x0000_t75" style="width:66.55pt;height:15.6pt" o:ole="">
            <v:imagedata r:id="rId411" o:title=""/>
          </v:shape>
          <o:OLEObject Type="Embed" ProgID="Equation.DSMT4" ShapeID="_x0000_i4696" DrawAspect="Content" ObjectID="_1687894973" r:id="rId412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76864B8D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2775" w:dyaOrig="315" w14:anchorId="7CD3B2E8">
          <v:shape id="_x0000_i4697" type="#_x0000_t75" style="width:138.55pt;height:15.6pt" o:ole="">
            <v:imagedata r:id="rId413" o:title=""/>
          </v:shape>
          <o:OLEObject Type="Embed" ProgID="Equation.DSMT4" ShapeID="_x0000_i4697" DrawAspect="Content" ObjectID="_1687894974" r:id="rId414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6083626B">
          <v:shape id="_x0000_i4698" type="#_x0000_t75" style="width:81.5pt;height:15.6pt" o:ole="">
            <v:imagedata r:id="rId415" o:title=""/>
          </v:shape>
          <o:OLEObject Type="Embed" ProgID="Equation.DSMT4" ShapeID="_x0000_i4698" DrawAspect="Content" ObjectID="_1687894975" r:id="rId416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190D4740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  <w:t>Lời</w:t>
      </w:r>
      <w:r w:rsidRPr="00B26177">
        <w:rPr>
          <w:rFonts w:ascii="Chu Van An" w:eastAsia="Calibri" w:hAnsi="Chu Van An" w:cs="Chu Van An"/>
          <w:color w:val="800080"/>
          <w:sz w:val="24"/>
          <w:szCs w:val="24"/>
          <w:lang w:val="fr-FR"/>
        </w:rPr>
        <w:t xml:space="preserve"> </w:t>
      </w:r>
      <w:r w:rsidRPr="00B26177"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  <w:t>giải</w:t>
      </w:r>
    </w:p>
    <w:p w14:paraId="2D7332CD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3770A011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10" w14:anchorId="2B6391B1">
          <v:shape id="_x0000_i4699" type="#_x0000_t75" style="width:12.25pt;height:10.2pt" o:ole="">
            <v:imagedata r:id="rId417" o:title=""/>
          </v:shape>
          <o:OLEObject Type="Embed" ProgID="Equation.DSMT4" ShapeID="_x0000_i4699" DrawAspect="Content" ObjectID="_1687894976" r:id="rId418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15" w14:anchorId="25D8FF94">
          <v:shape id="_x0000_i4700" type="#_x0000_t75" style="width:12.25pt;height:15.6pt" o:ole="">
            <v:imagedata r:id="rId419" o:title=""/>
          </v:shape>
          <o:OLEObject Type="Embed" ProgID="Equation.DSMT4" ShapeID="_x0000_i4700" DrawAspect="Content" ObjectID="_1687894977" r:id="rId420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là hai góc nhọn </w:t>
      </w:r>
      <w:r w:rsidRPr="00B26177">
        <w:rPr>
          <w:rFonts w:ascii="Chu Van An" w:eastAsia="Calibri" w:hAnsi="Chu Van An" w:cs="Chu Van An"/>
          <w:position w:val="-30"/>
          <w:sz w:val="24"/>
          <w:szCs w:val="24"/>
        </w:rPr>
        <w:object w:dxaOrig="1305" w:dyaOrig="735" w14:anchorId="10D1A729">
          <v:shape id="_x0000_i4701" type="#_x0000_t75" style="width:65.2pt;height:36.7pt" o:ole="">
            <v:imagedata r:id="rId421" o:title=""/>
          </v:shape>
          <o:OLEObject Type="Embed" ProgID="Equation.DSMT4" ShapeID="_x0000_i4701" DrawAspect="Content" ObjectID="_1687894978" r:id="rId422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</w:t>
      </w:r>
      <w:r w:rsidRPr="00B26177">
        <w:rPr>
          <w:rFonts w:ascii="Chu Van An" w:eastAsia="Calibri" w:hAnsi="Chu Van An" w:cs="Chu Van An"/>
          <w:position w:val="-30"/>
          <w:sz w:val="24"/>
          <w:szCs w:val="24"/>
        </w:rPr>
        <w:object w:dxaOrig="1305" w:dyaOrig="735" w14:anchorId="560693EE">
          <v:shape id="_x0000_i4702" type="#_x0000_t75" style="width:65.2pt;height:36.7pt" o:ole="">
            <v:imagedata r:id="rId423" o:title=""/>
          </v:shape>
          <o:OLEObject Type="Embed" ProgID="Equation.DSMT4" ShapeID="_x0000_i4702" DrawAspect="Content" ObjectID="_1687894979" r:id="rId424"/>
        </w:objec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845" w:dyaOrig="285" w14:anchorId="5565E89A">
          <v:shape id="_x0000_i4703" type="#_x0000_t75" style="width:92.4pt;height:14.25pt" o:ole="">
            <v:imagedata r:id="rId425" o:title=""/>
          </v:shape>
          <o:OLEObject Type="Embed" ProgID="Equation.DSMT4" ShapeID="_x0000_i4703" DrawAspect="Content" ObjectID="_1687894980" r:id="rId426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76B96B7D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170" w:dyaOrig="315" w14:anchorId="41993F4D">
          <v:shape id="_x0000_i4704" type="#_x0000_t75" style="width:58.4pt;height:15.6pt" o:ole="">
            <v:imagedata r:id="rId427" o:title=""/>
          </v:shape>
          <o:OLEObject Type="Embed" ProgID="Equation.DSMT4" ShapeID="_x0000_i4704" DrawAspect="Content" ObjectID="_1687894981" r:id="rId428"/>
        </w:object>
      </w:r>
      <w:r w:rsidRPr="00B26177">
        <w:rPr>
          <w:rFonts w:ascii="Chu Van An" w:eastAsia="Calibri" w:hAnsi="Chu Van An" w:cs="Chu Van An"/>
          <w:position w:val="-14"/>
          <w:sz w:val="24"/>
          <w:szCs w:val="24"/>
        </w:rPr>
        <w:object w:dxaOrig="3015" w:dyaOrig="405" w14:anchorId="2F1E4145">
          <v:shape id="_x0000_i4705" type="#_x0000_t75" style="width:150.8pt;height:20.4pt" o:ole="">
            <v:imagedata r:id="rId429" o:title=""/>
          </v:shape>
          <o:OLEObject Type="Embed" ProgID="Equation.DSMT4" ShapeID="_x0000_i4705" DrawAspect="Content" ObjectID="_1687894982" r:id="rId430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425D86E8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630" w:dyaOrig="315" w14:anchorId="36BAB4CE">
          <v:shape id="_x0000_i4706" type="#_x0000_t75" style="width:31.25pt;height:15.6pt" o:ole="">
            <v:imagedata r:id="rId431" o:title=""/>
          </v:shape>
          <o:OLEObject Type="Embed" ProgID="Equation.DSMT4" ShapeID="_x0000_i4706" DrawAspect="Content" ObjectID="_1687894983" r:id="rId432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, biểu diễn trên nửa đường tròn đơn vị. Suy ra: </w:t>
      </w:r>
      <w:r w:rsidRPr="00B26177">
        <w:rPr>
          <w:rFonts w:ascii="Chu Van An" w:eastAsia="Calibri" w:hAnsi="Chu Van An" w:cs="Chu Van An"/>
          <w:position w:val="-30"/>
          <w:sz w:val="24"/>
          <w:szCs w:val="24"/>
        </w:rPr>
        <w:object w:dxaOrig="1455" w:dyaOrig="735" w14:anchorId="33B71A47">
          <v:shape id="_x0000_i4707" type="#_x0000_t75" style="width:72.7pt;height:36.7pt" o:ole="">
            <v:imagedata r:id="rId433" o:title=""/>
          </v:shape>
          <o:OLEObject Type="Embed" ProgID="Equation.DSMT4" ShapeID="_x0000_i4707" DrawAspect="Content" ObjectID="_1687894984" r:id="rId434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2E4511E6" w14:textId="77777777" w:rsidR="00BA0799" w:rsidRPr="00B26177" w:rsidRDefault="00BA0799" w:rsidP="00B26177">
      <w:pPr>
        <w:pStyle w:val="ListParagraph"/>
        <w:numPr>
          <w:ilvl w:val="0"/>
          <w:numId w:val="4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fr-FR"/>
        </w:rPr>
        <w:object w:dxaOrig="1140" w:dyaOrig="615" w14:anchorId="1277EEA9">
          <v:shape id="_x0000_i4708" type="#_x0000_t75" style="width:57.05pt;height:30.55pt" o:ole="">
            <v:imagedata r:id="rId435" o:title=""/>
          </v:shape>
          <o:OLEObject Type="Embed" ProgID="Equation.DSMT4" ShapeID="_x0000_i4708" DrawAspect="Content" ObjectID="_1687894985" r:id="rId436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Tinh </w: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giá trị biểu thức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fr-FR"/>
        </w:rPr>
        <w:object w:dxaOrig="1890" w:dyaOrig="615" w14:anchorId="1E0B8D35">
          <v:shape id="_x0000_i4709" type="#_x0000_t75" style="width:94.4pt;height:30.55pt" o:ole="">
            <v:imagedata r:id="rId437" o:title=""/>
          </v:shape>
          <o:OLEObject Type="Embed" ProgID="Equation.DSMT4" ShapeID="_x0000_i4709" DrawAspect="Content" ObjectID="_1687894986" r:id="rId438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CC8357" w14:textId="77777777" w:rsidR="00BA0799" w:rsidRPr="00B26177" w:rsidRDefault="00BA0799" w:rsidP="00B2617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480" w:dyaOrig="615" w14:anchorId="3C34EC7E">
          <v:shape id="_x0000_i4710" type="#_x0000_t75" style="width:23.75pt;height:30.55pt" o:ole="">
            <v:imagedata r:id="rId439" o:title=""/>
          </v:shape>
          <o:OLEObject Type="Embed" ProgID="Equation.DSMT4" ShapeID="_x0000_i4710" DrawAspect="Content" ObjectID="_1687894987" r:id="rId44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Calibri" w:hAnsi="Chu Van An" w:cs="Chu Van An"/>
          <w:b/>
          <w:color w:val="FF0000"/>
          <w:position w:val="-24"/>
          <w:sz w:val="24"/>
          <w:szCs w:val="24"/>
          <w:lang w:val="fr-FR"/>
        </w:rPr>
        <w:object w:dxaOrig="480" w:dyaOrig="615" w14:anchorId="55616721">
          <v:shape id="_x0000_i4711" type="#_x0000_t75" style="width:23.75pt;height:30.55pt" o:ole="">
            <v:imagedata r:id="rId441" o:title=""/>
          </v:shape>
          <o:OLEObject Type="Embed" ProgID="Equation.DSMT4" ShapeID="_x0000_i4711" DrawAspect="Content" ObjectID="_1687894988" r:id="rId442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26177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330" w:dyaOrig="615" w14:anchorId="14BE3029">
          <v:shape id="_x0000_i4712" type="#_x0000_t75" style="width:16.3pt;height:30.55pt" o:ole="">
            <v:imagedata r:id="rId443" o:title=""/>
          </v:shape>
          <o:OLEObject Type="Embed" ProgID="Equation.DSMT4" ShapeID="_x0000_i4712" DrawAspect="Content" ObjectID="_1687894989" r:id="rId444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26177">
        <w:rPr>
          <w:rFonts w:ascii="Chu Van An" w:eastAsia="Calibri" w:hAnsi="Chu Van An" w:cs="Chu Van An"/>
          <w:b/>
          <w:color w:val="FF0000"/>
          <w:position w:val="-24"/>
          <w:sz w:val="24"/>
          <w:szCs w:val="24"/>
          <w:lang w:val="fr-FR"/>
        </w:rPr>
        <w:object w:dxaOrig="330" w:dyaOrig="615" w14:anchorId="5F4A6032">
          <v:shape id="_x0000_i4713" type="#_x0000_t75" style="width:16.3pt;height:30.55pt" o:ole="">
            <v:imagedata r:id="rId445" o:title=""/>
          </v:shape>
          <o:OLEObject Type="Embed" ProgID="Equation.DSMT4" ShapeID="_x0000_i4713" DrawAspect="Content" ObjectID="_1687894990" r:id="rId446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2D771D5" w14:textId="77777777" w:rsidR="00BA0799" w:rsidRPr="00B26177" w:rsidRDefault="00BA0799" w:rsidP="00B2617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1E36A7F6" w14:textId="77777777" w:rsidR="00BA0799" w:rsidRPr="00B26177" w:rsidRDefault="00BA0799" w:rsidP="00B2617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31D648F5" w14:textId="77777777" w:rsidR="00BA0799" w:rsidRPr="00B26177" w:rsidRDefault="00BA0799" w:rsidP="00B2617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position w:val="-64"/>
          <w:sz w:val="24"/>
          <w:szCs w:val="24"/>
          <w:lang w:val="fr-FR"/>
        </w:rPr>
        <w:object w:dxaOrig="8760" w:dyaOrig="1395" w14:anchorId="43594D0F">
          <v:shape id="_x0000_i4714" type="#_x0000_t75" style="width:438.1pt;height:69.95pt" o:ole="">
            <v:imagedata r:id="rId447" o:title=""/>
          </v:shape>
          <o:OLEObject Type="Embed" ProgID="Equation.DSMT4" ShapeID="_x0000_i4714" DrawAspect="Content" ObjectID="_1687894991" r:id="rId448"/>
        </w:object>
      </w:r>
    </w:p>
    <w:p w14:paraId="04B9BF84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Cho góc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40" w:dyaOrig="210" w14:anchorId="53EE0BB2">
          <v:shape id="_x0000_i4715" type="#_x0000_t75" style="width:12.25pt;height:10.2pt" o:ole="">
            <v:imagedata r:id="rId449" o:title=""/>
          </v:shape>
          <o:OLEObject Type="Embed" ProgID="Equation.DSMT4" ShapeID="_x0000_i4715" DrawAspect="Content" ObjectID="_1687894992" r:id="rId450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 thỏa mãn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170" w:dyaOrig="690" w14:anchorId="6E437DEF">
          <v:shape id="_x0000_i4716" type="#_x0000_t75" style="width:58.4pt;height:34.65pt" o:ole="">
            <v:imagedata r:id="rId451" o:title=""/>
          </v:shape>
          <o:OLEObject Type="Embed" ProgID="Equation.DSMT4" ShapeID="_x0000_i4716" DrawAspect="Content" ObjectID="_1687894993" r:id="rId452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. Tính giá trị của biểu thức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860" w:dyaOrig="630" w14:anchorId="2E432499">
          <v:shape id="_x0000_i4717" type="#_x0000_t75" style="width:93.05pt;height:31.25pt" o:ole="">
            <v:imagedata r:id="rId453" o:title=""/>
          </v:shape>
          <o:OLEObject Type="Embed" ProgID="Equation.DSMT4" ShapeID="_x0000_i4717" DrawAspect="Content" ObjectID="_1687894994" r:id="rId454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4F4DCA1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420" w:dyaOrig="630" w14:anchorId="60DFD546">
          <v:shape id="_x0000_i4718" type="#_x0000_t75" style="width:21.05pt;height:31.25pt" o:ole="">
            <v:imagedata r:id="rId455" o:title=""/>
          </v:shape>
          <o:OLEObject Type="Embed" ProgID="Equation.DSMT4" ShapeID="_x0000_i4718" DrawAspect="Content" ObjectID="_1687894995" r:id="rId456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40" w:dyaOrig="630" w14:anchorId="0605DA84">
          <v:shape id="_x0000_i4719" type="#_x0000_t75" style="width:12.25pt;height:31.25pt" o:ole="">
            <v:imagedata r:id="rId457" o:title=""/>
          </v:shape>
          <o:OLEObject Type="Embed" ProgID="Equation.DSMT4" ShapeID="_x0000_i4719" DrawAspect="Content" ObjectID="_1687894996" r:id="rId458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2617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10" w:dyaOrig="300" w14:anchorId="299CA5A3">
          <v:shape id="_x0000_i4720" type="#_x0000_t75" style="width:10.2pt;height:14.95pt" o:ole="">
            <v:imagedata r:id="rId459" o:title=""/>
          </v:shape>
          <o:OLEObject Type="Embed" ProgID="Equation.DSMT4" ShapeID="_x0000_i4720" DrawAspect="Content" ObjectID="_1687894997" r:id="rId460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40" w:dyaOrig="630" w14:anchorId="798B3414">
          <v:shape id="_x0000_i4721" type="#_x0000_t75" style="width:12.25pt;height:31.25pt" o:ole="">
            <v:imagedata r:id="rId461" o:title=""/>
          </v:shape>
          <o:OLEObject Type="Embed" ProgID="Equation.DSMT4" ShapeID="_x0000_i4721" DrawAspect="Content" ObjectID="_1687894998" r:id="rId462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20C0F6BD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5C679DE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4A3DFEE2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eastAsia="Times New Roman" w:hAnsi="Chu Van An" w:cs="Chu Van An"/>
          <w:position w:val="-54"/>
          <w:sz w:val="24"/>
          <w:szCs w:val="24"/>
          <w:lang w:val="vi-VN"/>
        </w:rPr>
        <w:object w:dxaOrig="7020" w:dyaOrig="1200" w14:anchorId="6C59E99C">
          <v:shape id="_x0000_i4722" type="#_x0000_t75" style="width:351.15pt;height:59.75pt" o:ole="">
            <v:imagedata r:id="rId463" o:title=""/>
          </v:shape>
          <o:OLEObject Type="Embed" ProgID="Equation.DSMT4" ShapeID="_x0000_i4722" DrawAspect="Content" ObjectID="_1687894999" r:id="rId46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4767F7A5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Giá trị của biểu thức: </w:t>
      </w:r>
      <w:r w:rsidRPr="00B26177">
        <w:rPr>
          <w:rFonts w:ascii="Chu Van An" w:eastAsia="Times New Roman" w:hAnsi="Chu Van An" w:cs="Chu Van An"/>
          <w:position w:val="-16"/>
          <w:sz w:val="24"/>
          <w:szCs w:val="24"/>
        </w:rPr>
        <w:object w:dxaOrig="4995" w:dyaOrig="435" w14:anchorId="5063F9BC">
          <v:shape id="_x0000_i4723" type="#_x0000_t75" style="width:249.95pt;height:21.75pt" o:ole="">
            <v:imagedata r:id="rId465" o:title=""/>
          </v:shape>
          <o:OLEObject Type="Embed" ProgID="Equation.DSMT4" ShapeID="_x0000_i4723" DrawAspect="Content" ObjectID="_1687895000" r:id="rId466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là</w:t>
      </w:r>
    </w:p>
    <w:p w14:paraId="7A946315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34"/>
          <w:sz w:val="24"/>
          <w:szCs w:val="24"/>
        </w:rPr>
        <w:object w:dxaOrig="1905" w:dyaOrig="795" w14:anchorId="26708913">
          <v:shape id="_x0000_i4724" type="#_x0000_t75" style="width:95.1pt;height:40.1pt" o:ole="">
            <v:imagedata r:id="rId467" o:title=""/>
          </v:shape>
          <o:OLEObject Type="Embed" ProgID="Equation.DSMT4" ShapeID="_x0000_i4724" DrawAspect="Content" ObjectID="_1687895001" r:id="rId46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75" w14:anchorId="46476755">
          <v:shape id="_x0000_i4725" type="#_x0000_t75" style="width:51.6pt;height:33.95pt" o:ole="">
            <v:imagedata r:id="rId469" o:title=""/>
          </v:shape>
          <o:OLEObject Type="Embed" ProgID="Equation.DSMT4" ShapeID="_x0000_i4725" DrawAspect="Content" ObjectID="_1687895002" r:id="rId47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29AA1D48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75" w14:anchorId="3C540205">
          <v:shape id="_x0000_i4726" type="#_x0000_t75" style="width:51.6pt;height:33.95pt" o:ole="">
            <v:imagedata r:id="rId471" o:title=""/>
          </v:shape>
          <o:OLEObject Type="Embed" ProgID="Equation.DSMT4" ShapeID="_x0000_i4726" DrawAspect="Content" ObjectID="_1687895003" r:id="rId47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7DDE40FF">
          <v:shape id="_x0000_i4727" type="#_x0000_t75" style="width:12.25pt;height:30.55pt" o:ole="">
            <v:imagedata r:id="rId473" o:title=""/>
          </v:shape>
          <o:OLEObject Type="Embed" ProgID="Equation.DSMT4" ShapeID="_x0000_i4727" DrawAspect="Content" ObjectID="_1687895004" r:id="rId47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7E322859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542CC53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4EA57EDE" w14:textId="77777777" w:rsidR="00BA0799" w:rsidRPr="00B26177" w:rsidRDefault="00BA0799" w:rsidP="00B26177">
      <w:pPr>
        <w:pStyle w:val="ListParagraph"/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position w:val="-36"/>
          <w:sz w:val="24"/>
          <w:szCs w:val="24"/>
        </w:rPr>
        <w:object w:dxaOrig="8355" w:dyaOrig="840" w14:anchorId="527065E8">
          <v:shape id="_x0000_i4728" type="#_x0000_t75" style="width:417.75pt;height:42.1pt" o:ole="">
            <v:imagedata r:id="rId475" o:title=""/>
          </v:shape>
          <o:OLEObject Type="Embed" ProgID="Equation.DSMT4" ShapeID="_x0000_i4728" DrawAspect="Content" ObjectID="_1687895005" r:id="rId476"/>
        </w:object>
      </w:r>
    </w:p>
    <w:p w14:paraId="3E00E802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34"/>
          <w:sz w:val="24"/>
          <w:szCs w:val="24"/>
        </w:rPr>
        <w:object w:dxaOrig="4275" w:dyaOrig="795" w14:anchorId="3D024515">
          <v:shape id="_x0000_i4729" type="#_x0000_t75" style="width:213.95pt;height:40.1pt" o:ole="">
            <v:imagedata r:id="rId477" o:title=""/>
          </v:shape>
          <o:OLEObject Type="Embed" ProgID="Equation.DSMT4" ShapeID="_x0000_i4729" DrawAspect="Content" ObjectID="_1687895006" r:id="rId47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43D17B01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285" w14:anchorId="1B20FB44">
          <v:shape id="_x0000_i4730" type="#_x0000_t75" style="width:80.85pt;height:14.25pt" o:ole="">
            <v:imagedata r:id="rId479" o:title=""/>
          </v:shape>
          <o:OLEObject Type="Embed" ProgID="Equation.DSMT4" ShapeID="_x0000_i4730" DrawAspect="Content" ObjectID="_1687895007" r:id="rId480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. Tính giá trị của biểu thức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315" w14:anchorId="5B5421DD">
          <v:shape id="_x0000_i4731" type="#_x0000_t75" style="width:93.75pt;height:15.6pt" o:ole="">
            <v:imagedata r:id="rId481" o:title=""/>
          </v:shape>
          <o:OLEObject Type="Embed" ProgID="Equation.DSMT4" ShapeID="_x0000_i4731" DrawAspect="Content" ObjectID="_1687895008" r:id="rId482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668ACE1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45A40409">
          <v:shape id="_x0000_i4732" type="#_x0000_t75" style="width:12.9pt;height:12.9pt" o:ole="">
            <v:imagedata r:id="rId483" o:title=""/>
          </v:shape>
          <o:OLEObject Type="Embed" ProgID="Equation.DSMT4" ShapeID="_x0000_i4732" DrawAspect="Content" ObjectID="_1687895009" r:id="rId484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403BA490">
          <v:shape id="_x0000_i4733" type="#_x0000_t75" style="width:14.25pt;height:14.25pt" o:ole="">
            <v:imagedata r:id="rId485" o:title=""/>
          </v:shape>
          <o:OLEObject Type="Embed" ProgID="Equation.DSMT4" ShapeID="_x0000_i4733" DrawAspect="Content" ObjectID="_1687895010" r:id="rId486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B24F33E">
          <v:shape id="_x0000_i4734" type="#_x0000_t75" style="width:8.85pt;height:14.25pt" o:ole="">
            <v:imagedata r:id="rId487" o:title=""/>
          </v:shape>
          <o:OLEObject Type="Embed" ProgID="Equation.DSMT4" ShapeID="_x0000_i4734" DrawAspect="Content" ObjectID="_1687895011" r:id="rId488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63945D93">
          <v:shape id="_x0000_i4735" type="#_x0000_t75" style="width:14.25pt;height:12.9pt" o:ole="">
            <v:imagedata r:id="rId489" o:title=""/>
          </v:shape>
          <o:OLEObject Type="Embed" ProgID="Equation.DSMT4" ShapeID="_x0000_i4735" DrawAspect="Content" ObjectID="_1687895012" r:id="rId490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8BD1393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sz w:val="24"/>
          <w:szCs w:val="24"/>
          <w:lang w:val="fr-FR"/>
        </w:rPr>
        <w:t>Lời g</w:t>
      </w:r>
      <w:r w:rsidRPr="00B26177">
        <w:rPr>
          <w:rFonts w:ascii="Chu Van An" w:hAnsi="Chu Van An" w:cs="Chu Van An"/>
          <w:b/>
          <w:sz w:val="24"/>
          <w:szCs w:val="24"/>
          <w:lang w:val="vi-VN"/>
        </w:rPr>
        <w:t>iải</w:t>
      </w:r>
    </w:p>
    <w:p w14:paraId="58A4AE17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sz w:val="24"/>
          <w:szCs w:val="24"/>
          <w:u w:val="single"/>
          <w:lang w:val="vi-VN"/>
        </w:rPr>
        <w:t>Chọn A</w:t>
      </w:r>
    </w:p>
    <w:p w14:paraId="40B79155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315" w14:anchorId="4DD6B841">
          <v:shape id="_x0000_i4736" type="#_x0000_t75" style="width:93.75pt;height:15.6pt" o:ole="">
            <v:imagedata r:id="rId481" o:title=""/>
          </v:shape>
          <o:OLEObject Type="Embed" ProgID="Equation.DSMT4" ShapeID="_x0000_i4736" DrawAspect="Content" ObjectID="_1687895013" r:id="rId491"/>
        </w:objec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41676603">
          <v:shape id="_x0000_i4737" type="#_x0000_t75" style="width:103.25pt;height:22.4pt" o:ole="">
            <v:imagedata r:id="rId492" o:title=""/>
          </v:shape>
          <o:OLEObject Type="Embed" ProgID="Equation.DSMT4" ShapeID="_x0000_i4737" DrawAspect="Content" ObjectID="_1687895014" r:id="rId493"/>
        </w:objec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70" w14:anchorId="36C1571C">
          <v:shape id="_x0000_i4738" type="#_x0000_t75" style="width:22.4pt;height:13.6pt" o:ole="">
            <v:imagedata r:id="rId494" o:title=""/>
          </v:shape>
          <o:OLEObject Type="Embed" ProgID="Equation.DSMT4" ShapeID="_x0000_i4738" DrawAspect="Content" ObjectID="_1687895015" r:id="rId495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D4F2FB6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sz w:val="24"/>
          <w:szCs w:val="24"/>
        </w:rPr>
        <w:t xml:space="preserve">Tính giá trị của biểu thức </w: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2310" w:dyaOrig="720" w14:anchorId="323794BB">
          <v:shape id="_x0000_i4739" type="#_x0000_t75" style="width:115.45pt;height:36pt" o:ole="">
            <v:imagedata r:id="rId496" o:title=""/>
          </v:shape>
          <o:OLEObject Type="Embed" ProgID="Equation.DSMT4" ShapeID="_x0000_i4739" DrawAspect="Content" ObjectID="_1687895016" r:id="rId497"/>
        </w:object>
      </w:r>
      <w:r w:rsidRPr="00B26177">
        <w:rPr>
          <w:rFonts w:ascii="Chu Van An" w:hAnsi="Chu Van An" w:cs="Chu Van An"/>
          <w:sz w:val="24"/>
          <w:szCs w:val="24"/>
        </w:rPr>
        <w:t xml:space="preserve">biết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305" w:dyaOrig="345" w14:anchorId="19518F52">
          <v:shape id="_x0000_i4740" type="#_x0000_t75" style="width:65.2pt;height:17pt" o:ole="">
            <v:imagedata r:id="rId498" o:title=""/>
          </v:shape>
          <o:OLEObject Type="Embed" ProgID="Equation.DSMT4" ShapeID="_x0000_i4740" DrawAspect="Content" ObjectID="_1687895017" r:id="rId499"/>
        </w:object>
      </w:r>
    </w:p>
    <w:p w14:paraId="41E63E0C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30" w14:anchorId="68F3F7E8">
          <v:shape id="_x0000_i4741" type="#_x0000_t75" style="width:12.25pt;height:31.25pt" o:ole="">
            <v:imagedata r:id="rId500" o:title=""/>
          </v:shape>
          <o:OLEObject Type="Embed" ProgID="Equation.DSMT4" ShapeID="_x0000_i4741" DrawAspect="Content" ObjectID="_1687895018" r:id="rId50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27A652E">
          <v:shape id="_x0000_i4742" type="#_x0000_t75" style="width:10.2pt;height:14.25pt" o:ole="">
            <v:imagedata r:id="rId502" o:title=""/>
          </v:shape>
          <o:OLEObject Type="Embed" ProgID="Equation.DSMT4" ShapeID="_x0000_i4742" DrawAspect="Content" ObjectID="_1687895019" r:id="rId50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5C88971C">
          <v:shape id="_x0000_i4743" type="#_x0000_t75" style="width:16.3pt;height:13.6pt" o:ole="">
            <v:imagedata r:id="rId504" o:title=""/>
          </v:shape>
          <o:OLEObject Type="Embed" ProgID="Equation.DSMT4" ShapeID="_x0000_i4743" DrawAspect="Content" ObjectID="_1687895020" r:id="rId50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60" w:dyaOrig="345" w14:anchorId="7F1A01AF">
          <v:shape id="_x0000_i4744" type="#_x0000_t75" style="width:48.25pt;height:17pt" o:ole="">
            <v:imagedata r:id="rId506" o:title=""/>
          </v:shape>
          <o:OLEObject Type="Embed" ProgID="Equation.DSMT4" ShapeID="_x0000_i4744" DrawAspect="Content" ObjectID="_1687895021" r:id="rId50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38E71F89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5B1A80F" w14:textId="77777777" w:rsidR="00BA0799" w:rsidRPr="00B26177" w:rsidRDefault="00BA0799" w:rsidP="00B26177">
      <w:pPr>
        <w:pStyle w:val="ListParagraph"/>
        <w:spacing w:line="240" w:lineRule="auto"/>
        <w:ind w:left="992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B26177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5B890065" w14:textId="77777777" w:rsidR="00BA0799" w:rsidRPr="00B26177" w:rsidRDefault="00BA0799" w:rsidP="00B2617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Vì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460" w:dyaOrig="345" w14:anchorId="23BF81B9">
          <v:shape id="_x0000_i4745" type="#_x0000_t75" style="width:122.95pt;height:17pt" o:ole="">
            <v:imagedata r:id="rId508" o:title=""/>
          </v:shape>
          <o:OLEObject Type="Embed" ProgID="Equation.DSMT4" ShapeID="_x0000_i4745" DrawAspect="Content" ObjectID="_1687895022" r:id="rId509"/>
        </w:object>
      </w:r>
    </w:p>
    <w:p w14:paraId="31E0FE54" w14:textId="77777777" w:rsidR="00BA0799" w:rsidRPr="00B26177" w:rsidRDefault="00BA0799" w:rsidP="00B2617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Chia cả tử và mẫu của biểu thức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40" w14:anchorId="04E06676">
          <v:shape id="_x0000_i4746" type="#_x0000_t75" style="width:12.25pt;height:12.25pt" o:ole="">
            <v:imagedata r:id="rId510" o:title=""/>
          </v:shape>
          <o:OLEObject Type="Embed" ProgID="Equation.DSMT4" ShapeID="_x0000_i4746" DrawAspect="Content" ObjectID="_1687895023" r:id="rId51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70" w14:anchorId="2FC75E96">
          <v:shape id="_x0000_i4747" type="#_x0000_t75" style="width:27.15pt;height:13.6pt" o:ole="">
            <v:imagedata r:id="rId512" o:title=""/>
          </v:shape>
          <o:OLEObject Type="Embed" ProgID="Equation.DSMT4" ShapeID="_x0000_i4747" DrawAspect="Content" ObjectID="_1687895024" r:id="rId513"/>
        </w:object>
      </w:r>
      <w:r w:rsidRPr="00B26177">
        <w:rPr>
          <w:rFonts w:ascii="Chu Van An" w:hAnsi="Chu Van An" w:cs="Chu Van An"/>
          <w:sz w:val="24"/>
          <w:szCs w:val="24"/>
        </w:rPr>
        <w:t>ta đượ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>C.</w:t>
      </w:r>
    </w:p>
    <w:p w14:paraId="1F89BBFA" w14:textId="77777777" w:rsidR="00BA0799" w:rsidRPr="00B26177" w:rsidRDefault="00BA0799" w:rsidP="00B2617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position w:val="-60"/>
          <w:sz w:val="24"/>
          <w:szCs w:val="24"/>
        </w:rPr>
        <w:object w:dxaOrig="6105" w:dyaOrig="1320" w14:anchorId="0E84704B">
          <v:shape id="_x0000_i4748" type="#_x0000_t75" style="width:305pt;height:65.9pt" o:ole="">
            <v:imagedata r:id="rId514" o:title=""/>
          </v:shape>
          <o:OLEObject Type="Embed" ProgID="Equation.DSMT4" ShapeID="_x0000_i4748" DrawAspect="Content" ObjectID="_1687895025" r:id="rId515"/>
        </w:object>
      </w:r>
    </w:p>
    <w:p w14:paraId="01FD2909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w:t xml:space="preserve">Biểu thức </w:t>
      </w:r>
      <w:r w:rsidRPr="00B2617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600" w:dyaOrig="315" w14:anchorId="09D4B1E2">
          <v:shape id="_x0000_i4749" type="#_x0000_t75" style="width:180pt;height:15.6pt" o:ole="">
            <v:imagedata r:id="rId516" o:title=""/>
          </v:shape>
          <o:OLEObject Type="Embed" ProgID="Equation.DSMT4" ShapeID="_x0000_i4749" DrawAspect="Content" ObjectID="_1687895026" r:id="rId517"/>
        </w:object>
      </w:r>
      <w:r w:rsidRPr="00B26177">
        <w:rPr>
          <w:rFonts w:ascii="Chu Van An" w:hAnsi="Chu Van An" w:cs="Chu Van An"/>
          <w:noProof/>
          <w:sz w:val="24"/>
          <w:szCs w:val="24"/>
        </w:rPr>
        <w:t xml:space="preserve"> có giá trị bằng</w:t>
      </w:r>
    </w:p>
    <w:p w14:paraId="681BEF1F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b/>
          <w:noProof/>
          <w:color w:val="0000FF"/>
          <w:position w:val="-6"/>
          <w:sz w:val="24"/>
          <w:szCs w:val="24"/>
        </w:rPr>
        <w:object w:dxaOrig="570" w:dyaOrig="285" w14:anchorId="3FB8ED43">
          <v:shape id="_x0000_i4750" type="#_x0000_t75" style="width:28.55pt;height:14.25pt" o:ole="">
            <v:imagedata r:id="rId518" o:title=""/>
          </v:shape>
          <o:OLEObject Type="Embed" ProgID="Equation.DSMT4" ShapeID="_x0000_i4750" DrawAspect="Content" ObjectID="_1687895027" r:id="rId519"/>
        </w:object>
      </w:r>
      <w:r w:rsidRPr="00B26177">
        <w:rPr>
          <w:rFonts w:ascii="Chu Van An" w:hAnsi="Chu Van An" w:cs="Chu Van An"/>
          <w:noProof/>
          <w:sz w:val="24"/>
          <w:szCs w:val="24"/>
        </w:rPr>
        <w:t>.</w:t>
      </w:r>
      <w:r w:rsidRPr="00B26177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b/>
          <w:noProof/>
          <w:color w:val="0000FF"/>
          <w:position w:val="-6"/>
          <w:sz w:val="24"/>
          <w:szCs w:val="24"/>
        </w:rPr>
        <w:object w:dxaOrig="570" w:dyaOrig="285" w14:anchorId="34730C17">
          <v:shape id="_x0000_i4751" type="#_x0000_t75" style="width:28.55pt;height:14.25pt" o:ole="">
            <v:imagedata r:id="rId520" o:title=""/>
          </v:shape>
          <o:OLEObject Type="Embed" ProgID="Equation.DSMT4" ShapeID="_x0000_i4751" DrawAspect="Content" ObjectID="_1687895028" r:id="rId521"/>
        </w:object>
      </w:r>
      <w:r w:rsidRPr="00B26177">
        <w:rPr>
          <w:rFonts w:ascii="Chu Van An" w:hAnsi="Chu Van An" w:cs="Chu Van An"/>
          <w:noProof/>
          <w:sz w:val="24"/>
          <w:szCs w:val="24"/>
        </w:rPr>
        <w:t>.</w:t>
      </w:r>
      <w:r w:rsidRPr="00B26177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75" w:dyaOrig="285" w14:anchorId="3CA3A5A6">
          <v:shape id="_x0000_i4752" type="#_x0000_t75" style="width:33.95pt;height:14.25pt" o:ole="">
            <v:imagedata r:id="rId522" o:title=""/>
          </v:shape>
          <o:OLEObject Type="Embed" ProgID="Equation.DSMT4" ShapeID="_x0000_i4752" DrawAspect="Content" ObjectID="_1687895029" r:id="rId523"/>
        </w:object>
      </w:r>
      <w:r w:rsidRPr="00B26177">
        <w:rPr>
          <w:rFonts w:ascii="Chu Van An" w:hAnsi="Chu Van An" w:cs="Chu Van An"/>
          <w:noProof/>
          <w:color w:val="0000FF"/>
          <w:sz w:val="24"/>
          <w:szCs w:val="24"/>
        </w:rPr>
        <w:t>.</w:t>
      </w:r>
      <w:r w:rsidRPr="00B26177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b/>
          <w:noProof/>
          <w:color w:val="0000FF"/>
          <w:position w:val="-6"/>
          <w:sz w:val="24"/>
          <w:szCs w:val="24"/>
        </w:rPr>
        <w:object w:dxaOrig="600" w:dyaOrig="285" w14:anchorId="6D169C3B">
          <v:shape id="_x0000_i4753" type="#_x0000_t75" style="width:29.9pt;height:14.25pt" o:ole="">
            <v:imagedata r:id="rId524" o:title=""/>
          </v:shape>
          <o:OLEObject Type="Embed" ProgID="Equation.DSMT4" ShapeID="_x0000_i4753" DrawAspect="Content" ObjectID="_1687895030" r:id="rId525"/>
        </w:object>
      </w:r>
      <w:r w:rsidRPr="00B26177">
        <w:rPr>
          <w:rFonts w:ascii="Chu Van An" w:hAnsi="Chu Van An" w:cs="Chu Van An"/>
          <w:noProof/>
          <w:sz w:val="24"/>
          <w:szCs w:val="24"/>
        </w:rPr>
        <w:t>.</w:t>
      </w:r>
    </w:p>
    <w:p w14:paraId="12B16297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A1FFBAB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sz w:val="24"/>
          <w:szCs w:val="24"/>
        </w:rPr>
        <w:t>Chọn A</w:t>
      </w:r>
    </w:p>
    <w:p w14:paraId="7806AD87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Ta có:</w:t>
      </w:r>
    </w:p>
    <w:p w14:paraId="333C0F27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B26177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4095" w:dyaOrig="420" w14:anchorId="177475DA">
          <v:shape id="_x0000_i4754" type="#_x0000_t75" style="width:204.45pt;height:21.05pt" o:ole="">
            <v:imagedata r:id="rId526" o:title=""/>
          </v:shape>
          <o:OLEObject Type="Embed" ProgID="Equation.DSMT4" ShapeID="_x0000_i4754" DrawAspect="Content" ObjectID="_1687895031" r:id="rId527"/>
        </w:object>
      </w:r>
    </w:p>
    <w:p w14:paraId="221E0F6E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B26177">
        <w:rPr>
          <w:rFonts w:ascii="Chu Van An" w:eastAsia="Times New Roman" w:hAnsi="Chu Van An" w:cs="Chu Van An"/>
          <w:noProof/>
          <w:position w:val="-18"/>
          <w:sz w:val="24"/>
          <w:szCs w:val="24"/>
        </w:rPr>
        <w:object w:dxaOrig="9060" w:dyaOrig="495" w14:anchorId="69D9EDC1">
          <v:shape id="_x0000_i4755" type="#_x0000_t75" style="width:453.05pt;height:24.45pt" o:ole="">
            <v:imagedata r:id="rId528" o:title=""/>
          </v:shape>
          <o:OLEObject Type="Embed" ProgID="Equation.DSMT4" ShapeID="_x0000_i4755" DrawAspect="Content" ObjectID="_1687895032" r:id="rId529"/>
        </w:object>
      </w:r>
    </w:p>
    <w:p w14:paraId="7642B4A4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eastAsia="Times New Roman" w:hAnsi="Chu Van An" w:cs="Chu Van An"/>
          <w:noProof/>
          <w:position w:val="-18"/>
          <w:sz w:val="24"/>
          <w:szCs w:val="24"/>
        </w:rPr>
        <w:object w:dxaOrig="9210" w:dyaOrig="495" w14:anchorId="688302D7">
          <v:shape id="_x0000_i4756" type="#_x0000_t75" style="width:460.55pt;height:24.45pt" o:ole="">
            <v:imagedata r:id="rId530" o:title=""/>
          </v:shape>
          <o:OLEObject Type="Embed" ProgID="Equation.DSMT4" ShapeID="_x0000_i4756" DrawAspect="Content" ObjectID="_1687895033" r:id="rId531"/>
        </w:object>
      </w:r>
      <w:r w:rsidRPr="00B2617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200" w:dyaOrig="285" w14:anchorId="0510EA5F">
          <v:shape id="_x0000_i4757" type="#_x0000_t75" style="width:59.75pt;height:14.25pt" o:ole="">
            <v:imagedata r:id="rId532" o:title=""/>
          </v:shape>
          <o:OLEObject Type="Embed" ProgID="Equation.DSMT4" ShapeID="_x0000_i4757" DrawAspect="Content" ObjectID="_1687895034" r:id="rId533"/>
        </w:object>
      </w:r>
      <w:r w:rsidRPr="00B26177">
        <w:rPr>
          <w:rFonts w:ascii="Chu Van An" w:hAnsi="Chu Van An" w:cs="Chu Van An"/>
          <w:noProof/>
          <w:sz w:val="24"/>
          <w:szCs w:val="24"/>
        </w:rPr>
        <w:t>.</w:t>
      </w:r>
    </w:p>
    <w:p w14:paraId="7818F4EE" w14:textId="6E41BA0D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B26177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74FBE014" wp14:editId="4FAB0092">
            <wp:extent cx="362585" cy="172720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4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6177">
        <w:rPr>
          <w:rFonts w:ascii="Chu Van An" w:eastAsia="Calibri" w:hAnsi="Chu Van An" w:cs="Chu Van An"/>
          <w:sz w:val="24"/>
          <w:szCs w:val="24"/>
        </w:rPr>
        <w:t xml:space="preserve">. Tính giá trị của biểu thức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3975" w:dyaOrig="405" w14:anchorId="7DD0477D">
          <v:shape id="_x0000_i4759" type="#_x0000_t75" style="width:199pt;height:20.4pt" o:ole="">
            <v:imagedata r:id="rId535" o:title=""/>
          </v:shape>
          <o:OLEObject Type="Embed" ProgID="Equation.DSMT4" ShapeID="_x0000_i4759" DrawAspect="Content" ObjectID="_1687895035" r:id="rId53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70794A51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3A5379BA">
          <v:shape id="_x0000_i4760" type="#_x0000_t75" style="width:29.9pt;height:13.6pt" o:ole="">
            <v:imagedata r:id="rId537" o:title=""/>
          </v:shape>
          <o:OLEObject Type="Embed" ProgID="Equation.DSMT4" ShapeID="_x0000_i4760" DrawAspect="Content" ObjectID="_1687895036" r:id="rId53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270" w14:anchorId="2F719D07">
          <v:shape id="_x0000_i4761" type="#_x0000_t75" style="width:28.55pt;height:13.6pt" o:ole="">
            <v:imagedata r:id="rId539" o:title=""/>
          </v:shape>
          <o:OLEObject Type="Embed" ProgID="Equation.DSMT4" ShapeID="_x0000_i4761" DrawAspect="Content" ObjectID="_1687895037" r:id="rId54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720" w:dyaOrig="270" w14:anchorId="34A1E1D2">
          <v:shape id="_x0000_i4762" type="#_x0000_t75" style="width:36pt;height:13.6pt" o:ole="">
            <v:imagedata r:id="rId541" o:title=""/>
          </v:shape>
          <o:OLEObject Type="Embed" ProgID="Equation.DSMT4" ShapeID="_x0000_i4762" DrawAspect="Content" ObjectID="_1687895038" r:id="rId54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630" w:dyaOrig="270" w14:anchorId="41610BAE">
          <v:shape id="_x0000_i4763" type="#_x0000_t75" style="width:31.25pt;height:13.6pt" o:ole="">
            <v:imagedata r:id="rId543" o:title=""/>
          </v:shape>
          <o:OLEObject Type="Embed" ProgID="Equation.DSMT4" ShapeID="_x0000_i4763" DrawAspect="Content" ObjectID="_1687895039" r:id="rId544"/>
        </w:object>
      </w:r>
      <w:r w:rsidRPr="00B26177">
        <w:rPr>
          <w:rFonts w:ascii="Chu Van An" w:hAnsi="Chu Van An" w:cs="Chu Van An"/>
          <w:sz w:val="24"/>
          <w:szCs w:val="24"/>
          <w:lang w:val="pt-BR"/>
        </w:rPr>
        <w:t>.</w:t>
      </w:r>
    </w:p>
    <w:p w14:paraId="7824E901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  <w:lang w:val="pt-BR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  <w:lang w:val="pt-BR"/>
        </w:rPr>
        <w:t>Lời giải</w:t>
      </w:r>
    </w:p>
    <w:p w14:paraId="3B0BB4A3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  <w:lang w:val="pt-BR"/>
        </w:rPr>
        <w:t>Chọn A</w:t>
      </w:r>
    </w:p>
    <w:p w14:paraId="4B1DB2FF" w14:textId="77777777" w:rsidR="00BA0799" w:rsidRPr="00B26177" w:rsidRDefault="00BA0799" w:rsidP="00B26177">
      <w:pPr>
        <w:spacing w:line="240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eastAsia="Calibri" w:hAnsi="Chu Van An" w:cs="Chu Van An"/>
          <w:position w:val="-16"/>
          <w:sz w:val="24"/>
          <w:szCs w:val="24"/>
        </w:rPr>
        <w:object w:dxaOrig="8100" w:dyaOrig="435" w14:anchorId="4309FC9C">
          <v:shape id="_x0000_i4764" type="#_x0000_t75" style="width:404.85pt;height:21.75pt" o:ole="">
            <v:imagedata r:id="rId545" o:title=""/>
          </v:shape>
          <o:OLEObject Type="Embed" ProgID="Equation.DSMT4" ShapeID="_x0000_i4764" DrawAspect="Content" ObjectID="_1687895040" r:id="rId546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3105" w:dyaOrig="270" w14:anchorId="712CC3D0">
          <v:shape id="_x0000_i4765" type="#_x0000_t75" style="width:155.55pt;height:13.6pt" o:ole="">
            <v:imagedata r:id="rId547" o:title=""/>
          </v:shape>
          <o:OLEObject Type="Embed" ProgID="Equation.DSMT4" ShapeID="_x0000_i4765" DrawAspect="Content" ObjectID="_1687895041" r:id="rId54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4D68BC0C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lastRenderedPageBreak/>
        <w:t xml:space="preserve">Cho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945" w:dyaOrig="615" w14:anchorId="5D60E5EA">
          <v:shape id="_x0000_i4766" type="#_x0000_t75" style="width:47.55pt;height:30.55pt" o:ole="">
            <v:imagedata r:id="rId549" o:title=""/>
          </v:shape>
          <o:OLEObject Type="Embed" ProgID="Equation.DSMT4" ShapeID="_x0000_i4766" DrawAspect="Content" ObjectID="_1687895042" r:id="rId550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Tính biểu thức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115" w:dyaOrig="315" w14:anchorId="69613CD0">
          <v:shape id="_x0000_i4767" type="#_x0000_t75" style="width:105.95pt;height:15.6pt" o:ole="">
            <v:imagedata r:id="rId551" o:title=""/>
          </v:shape>
          <o:OLEObject Type="Embed" ProgID="Equation.DSMT4" ShapeID="_x0000_i4767" DrawAspect="Content" ObjectID="_1687895043" r:id="rId552"/>
        </w:object>
      </w:r>
    </w:p>
    <w:p w14:paraId="46030947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95" w:dyaOrig="615" w14:anchorId="5266EC9A">
          <v:shape id="_x0000_i4768" type="#_x0000_t75" style="width:40.1pt;height:30.55pt" o:ole="">
            <v:imagedata r:id="rId553" o:title=""/>
          </v:shape>
          <o:OLEObject Type="Embed" ProgID="Equation.DSMT4" ShapeID="_x0000_i4768" DrawAspect="Content" ObjectID="_1687895044" r:id="rId554"/>
        </w:objec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80" w:dyaOrig="615" w14:anchorId="518F9F25">
          <v:shape id="_x0000_i4769" type="#_x0000_t75" style="width:38.7pt;height:30.55pt" o:ole="">
            <v:imagedata r:id="rId555" o:title=""/>
          </v:shape>
          <o:OLEObject Type="Embed" ProgID="Equation.DSMT4" ShapeID="_x0000_i4769" DrawAspect="Content" ObjectID="_1687895045" r:id="rId556"/>
        </w:objec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80" w:dyaOrig="615" w14:anchorId="0DD9280F">
          <v:shape id="_x0000_i4770" type="#_x0000_t75" style="width:38.7pt;height:30.55pt" o:ole="">
            <v:imagedata r:id="rId557" o:title=""/>
          </v:shape>
          <o:OLEObject Type="Embed" ProgID="Equation.DSMT4" ShapeID="_x0000_i4770" DrawAspect="Content" ObjectID="_1687895046" r:id="rId558"/>
        </w:objec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05" w:dyaOrig="615" w14:anchorId="5EE28437">
          <v:shape id="_x0000_i4771" type="#_x0000_t75" style="width:35.3pt;height:30.55pt" o:ole="">
            <v:imagedata r:id="rId559" o:title=""/>
          </v:shape>
          <o:OLEObject Type="Embed" ProgID="Equation.DSMT4" ShapeID="_x0000_i4771" DrawAspect="Content" ObjectID="_1687895047" r:id="rId560"/>
        </w:object>
      </w:r>
    </w:p>
    <w:p w14:paraId="7D87B85D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5AB8C43D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7D4D4D1F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 có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5535" w:dyaOrig="360" w14:anchorId="32F717BC">
          <v:shape id="_x0000_i4772" type="#_x0000_t75" style="width:276.45pt;height:18.35pt" o:ole="">
            <v:imagedata r:id="rId561" o:title=""/>
          </v:shape>
          <o:OLEObject Type="Embed" ProgID="Equation.DSMT4" ShapeID="_x0000_i4772" DrawAspect="Content" ObjectID="_1687895048" r:id="rId562"/>
        </w:object>
      </w:r>
    </w:p>
    <w:p w14:paraId="19948CDC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Thay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4C565466">
          <v:shape id="_x0000_i4773" type="#_x0000_t75" style="width:47.55pt;height:30.55pt" o:ole="">
            <v:imagedata r:id="rId549" o:title=""/>
          </v:shape>
          <o:OLEObject Type="Embed" ProgID="Equation.DSMT4" ShapeID="_x0000_i4773" DrawAspect="Content" ObjectID="_1687895049" r:id="rId563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ta được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26F0A360">
          <v:shape id="_x0000_i4774" type="#_x0000_t75" style="width:36pt;height:30.55pt" o:ole="">
            <v:imagedata r:id="rId564" o:title=""/>
          </v:shape>
          <o:OLEObject Type="Embed" ProgID="Equation.DSMT4" ShapeID="_x0000_i4774" DrawAspect="Content" ObjectID="_1687895050" r:id="rId56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72EC8B4B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15" w14:anchorId="78B856F0">
          <v:shape id="_x0000_i4775" type="#_x0000_t75" style="width:78.8pt;height:30.55pt" o:ole="">
            <v:imagedata r:id="rId566" o:title=""/>
          </v:shape>
          <o:OLEObject Type="Embed" ProgID="Equation.DSMT4" ShapeID="_x0000_i4775" DrawAspect="Content" ObjectID="_1687895051" r:id="rId567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. Tính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05" w14:anchorId="52EC36D0">
          <v:shape id="_x0000_i4776" type="#_x0000_t75" style="width:84.25pt;height:20.4pt" o:ole="">
            <v:imagedata r:id="rId568" o:title=""/>
          </v:shape>
          <o:OLEObject Type="Embed" ProgID="Equation.DSMT4" ShapeID="_x0000_i4776" DrawAspect="Content" ObjectID="_1687895052" r:id="rId569"/>
        </w:object>
      </w:r>
    </w:p>
    <w:p w14:paraId="77A89F00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4AFFACB1">
          <v:shape id="_x0000_i4777" type="#_x0000_t75" style="width:31.9pt;height:30.55pt" o:ole="">
            <v:imagedata r:id="rId570" o:title=""/>
          </v:shape>
          <o:OLEObject Type="Embed" ProgID="Equation.DSMT4" ShapeID="_x0000_i4777" DrawAspect="Content" ObjectID="_1687895053" r:id="rId571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4D90E80E">
          <v:shape id="_x0000_i4778" type="#_x0000_t75" style="width:30.55pt;height:30.55pt" o:ole="">
            <v:imagedata r:id="rId572" o:title=""/>
          </v:shape>
          <o:OLEObject Type="Embed" ProgID="Equation.DSMT4" ShapeID="_x0000_i4778" DrawAspect="Content" ObjectID="_1687895054" r:id="rId573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4B232E30">
          <v:shape id="_x0000_i4779" type="#_x0000_t75" style="width:31.9pt;height:30.55pt" o:ole="">
            <v:imagedata r:id="rId574" o:title=""/>
          </v:shape>
          <o:OLEObject Type="Embed" ProgID="Equation.DSMT4" ShapeID="_x0000_i4779" DrawAspect="Content" ObjectID="_1687895055" r:id="rId575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1FAFBDC2">
          <v:shape id="_x0000_i4780" type="#_x0000_t75" style="width:31.9pt;height:30.55pt" o:ole="">
            <v:imagedata r:id="rId576" o:title=""/>
          </v:shape>
          <o:OLEObject Type="Embed" ProgID="Equation.DSMT4" ShapeID="_x0000_i4780" DrawAspect="Content" ObjectID="_1687895056" r:id="rId577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1AE8AC6D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6B2B9AF3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t>Chọn C</w:t>
      </w:r>
    </w:p>
    <w:p w14:paraId="02E455D1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3630" w:dyaOrig="435" w14:anchorId="340F788B">
          <v:shape id="_x0000_i4781" type="#_x0000_t75" style="width:181.35pt;height:21.75pt" o:ole="">
            <v:imagedata r:id="rId578" o:title=""/>
          </v:shape>
          <o:OLEObject Type="Embed" ProgID="Equation.DSMT4" ShapeID="_x0000_i4781" DrawAspect="Content" ObjectID="_1687895057" r:id="rId579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0CBCD805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>Theo giả thiết:</w:t>
      </w:r>
    </w:p>
    <w:p w14:paraId="43B7E7EC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8250" w:dyaOrig="615" w14:anchorId="509047C2">
          <v:shape id="_x0000_i4782" type="#_x0000_t75" style="width:412.3pt;height:30.55pt" o:ole="">
            <v:imagedata r:id="rId580" o:title=""/>
          </v:shape>
          <o:OLEObject Type="Embed" ProgID="Equation.DSMT4" ShapeID="_x0000_i4782" DrawAspect="Content" ObjectID="_1687895058" r:id="rId581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01492ABC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Do đó: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550" w:dyaOrig="615" w14:anchorId="4A1DC075">
          <v:shape id="_x0000_i4783" type="#_x0000_t75" style="width:127.7pt;height:30.55pt" o:ole="">
            <v:imagedata r:id="rId582" o:title=""/>
          </v:shape>
          <o:OLEObject Type="Embed" ProgID="Equation.DSMT4" ShapeID="_x0000_i4783" DrawAspect="Content" ObjectID="_1687895059" r:id="rId583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(Vì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726D2051">
          <v:shape id="_x0000_i4784" type="#_x0000_t75" style="width:29.2pt;height:14.25pt" o:ole="">
            <v:imagedata r:id="rId584" o:title=""/>
          </v:shape>
          <o:OLEObject Type="Embed" ProgID="Equation.DSMT4" ShapeID="_x0000_i4784" DrawAspect="Content" ObjectID="_1687895060" r:id="rId585"/>
        </w:object>
      </w:r>
      <w:r w:rsidRPr="00B26177">
        <w:rPr>
          <w:rFonts w:ascii="Chu Van An" w:eastAsia="Calibri" w:hAnsi="Chu Van An" w:cs="Chu Van An"/>
          <w:sz w:val="24"/>
          <w:szCs w:val="24"/>
        </w:rPr>
        <w:t>).</w:t>
      </w:r>
    </w:p>
    <w:p w14:paraId="6EF928F7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Tính giá trị biểu thức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3435" w:dyaOrig="315" w14:anchorId="5F7DBF21">
          <v:shape id="_x0000_i4785" type="#_x0000_t75" style="width:171.85pt;height:15.6pt" o:ole="">
            <v:imagedata r:id="rId586" o:title=""/>
          </v:shape>
          <o:OLEObject Type="Embed" ProgID="Equation.DSMT4" ShapeID="_x0000_i4785" DrawAspect="Content" ObjectID="_1687895061" r:id="rId58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7A56E2F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b/>
          <w:color w:val="0000FF"/>
          <w:position w:val="-8"/>
          <w:sz w:val="24"/>
          <w:szCs w:val="24"/>
        </w:rPr>
        <w:object w:dxaOrig="900" w:dyaOrig="360" w14:anchorId="761A50FE">
          <v:shape id="_x0000_i4786" type="#_x0000_t75" style="width:44.85pt;height:18.35pt" o:ole="">
            <v:imagedata r:id="rId588" o:title=""/>
          </v:shape>
          <o:OLEObject Type="Embed" ProgID="Equation.DSMT4" ShapeID="_x0000_i4786" DrawAspect="Content" ObjectID="_1687895062" r:id="rId589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570" w:dyaOrig="255" w14:anchorId="6AA211B6">
          <v:shape id="_x0000_i4787" type="#_x0000_t75" style="width:28.55pt;height:12.9pt" o:ole="">
            <v:imagedata r:id="rId590" o:title=""/>
          </v:shape>
          <o:OLEObject Type="Embed" ProgID="Equation.DSMT4" ShapeID="_x0000_i4787" DrawAspect="Content" ObjectID="_1687895063" r:id="rId591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70" w14:anchorId="668E739E">
          <v:shape id="_x0000_i4788" type="#_x0000_t75" style="width:29.9pt;height:13.6pt" o:ole="">
            <v:imagedata r:id="rId592" o:title=""/>
          </v:shape>
          <o:OLEObject Type="Embed" ProgID="Equation.DSMT4" ShapeID="_x0000_i4788" DrawAspect="Content" ObjectID="_1687895064" r:id="rId593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b/>
          <w:color w:val="0000FF"/>
          <w:position w:val="-8"/>
          <w:sz w:val="24"/>
          <w:szCs w:val="24"/>
        </w:rPr>
        <w:object w:dxaOrig="765" w:dyaOrig="360" w14:anchorId="01F661F3">
          <v:shape id="_x0000_i4789" type="#_x0000_t75" style="width:38.05pt;height:18.35pt" o:ole="">
            <v:imagedata r:id="rId594" o:title=""/>
          </v:shape>
          <o:OLEObject Type="Embed" ProgID="Equation.DSMT4" ShapeID="_x0000_i4789" DrawAspect="Content" ObjectID="_1687895065" r:id="rId59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50810060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FF85403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74BC01EE" w14:textId="77777777" w:rsidR="00BA0799" w:rsidRPr="00B26177" w:rsidRDefault="00BA0799" w:rsidP="00B2617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B26177">
        <w:rPr>
          <w:rFonts w:ascii="Chu Van An" w:eastAsia="Times New Roman" w:hAnsi="Chu Van An" w:cs="Chu Van An"/>
          <w:position w:val="-16"/>
          <w:sz w:val="24"/>
          <w:szCs w:val="24"/>
        </w:rPr>
        <w:object w:dxaOrig="3060" w:dyaOrig="435" w14:anchorId="641849D1">
          <v:shape id="_x0000_i4790" type="#_x0000_t75" style="width:152.85pt;height:21.75pt" o:ole="">
            <v:imagedata r:id="rId596" o:title=""/>
          </v:shape>
          <o:OLEObject Type="Embed" ProgID="Equation.DSMT4" ShapeID="_x0000_i4790" DrawAspect="Content" ObjectID="_1687895066" r:id="rId59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BA2F7A0" w14:textId="77777777" w:rsidR="00BA0799" w:rsidRPr="00B26177" w:rsidRDefault="00BA0799" w:rsidP="00B26177">
      <w:pPr>
        <w:pStyle w:val="ListParagraph"/>
        <w:numPr>
          <w:ilvl w:val="0"/>
          <w:numId w:val="4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Tam giác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70" w14:anchorId="12D4CD05">
          <v:shape id="_x0000_i4791" type="#_x0000_t75" style="width:28.55pt;height:13.6pt" o:ole="">
            <v:imagedata r:id="rId598" o:title=""/>
          </v:shape>
          <o:OLEObject Type="Embed" ProgID="Equation.DSMT4" ShapeID="_x0000_i4791" DrawAspect="Content" ObjectID="_1687895067" r:id="rId599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vuông ở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08C9E720">
          <v:shape id="_x0000_i4792" type="#_x0000_t75" style="width:12.25pt;height:13.6pt" o:ole="">
            <v:imagedata r:id="rId600" o:title=""/>
          </v:shape>
          <o:OLEObject Type="Embed" ProgID="Equation.DSMT4" ShapeID="_x0000_i4792" DrawAspect="Content" ObjectID="_1687895068" r:id="rId60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và có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095" w:dyaOrig="270" w14:anchorId="44B473D7">
          <v:shape id="_x0000_i4793" type="#_x0000_t75" style="width:55pt;height:13.6pt" o:ole="">
            <v:imagedata r:id="rId602" o:title=""/>
          </v:shape>
          <o:OLEObject Type="Embed" ProgID="Equation.DSMT4" ShapeID="_x0000_i4793" DrawAspect="Content" ObjectID="_1687895069" r:id="rId603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Tính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75" w14:anchorId="59CCE84E">
          <v:shape id="_x0000_i4794" type="#_x0000_t75" style="width:66.55pt;height:19pt" o:ole="">
            <v:imagedata r:id="rId604" o:title=""/>
          </v:shape>
          <o:OLEObject Type="Embed" ProgID="Equation.DSMT4" ShapeID="_x0000_i4794" DrawAspect="Content" ObjectID="_1687895070" r:id="rId605"/>
        </w:object>
      </w:r>
    </w:p>
    <w:p w14:paraId="6602B22E" w14:textId="77777777" w:rsidR="00BA0799" w:rsidRPr="00B26177" w:rsidRDefault="00BA0799" w:rsidP="00B2617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010" w:dyaOrig="675" w14:anchorId="24F8D313">
          <v:shape id="_x0000_i4795" type="#_x0000_t75" style="width:100.55pt;height:33.95pt" o:ole="">
            <v:imagedata r:id="rId606" o:title=""/>
          </v:shape>
          <o:OLEObject Type="Embed" ProgID="Equation.DSMT4" ShapeID="_x0000_i4795" DrawAspect="Content" ObjectID="_1687895071" r:id="rId607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710" w:dyaOrig="630" w14:anchorId="78C65877">
          <v:shape id="_x0000_i4796" type="#_x0000_t75" style="width:85.6pt;height:31.25pt" o:ole="">
            <v:imagedata r:id="rId608" o:title=""/>
          </v:shape>
          <o:OLEObject Type="Embed" ProgID="Equation.DSMT4" ShapeID="_x0000_i4796" DrawAspect="Content" ObjectID="_1687895072" r:id="rId609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107A6EB3" w14:textId="77777777" w:rsidR="00BA0799" w:rsidRPr="00B26177" w:rsidRDefault="00BA0799" w:rsidP="00B2617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860" w:dyaOrig="630" w14:anchorId="6C3CC1E4">
          <v:shape id="_x0000_i4797" type="#_x0000_t75" style="width:93.05pt;height:31.25pt" o:ole="">
            <v:imagedata r:id="rId610" o:title=""/>
          </v:shape>
          <o:OLEObject Type="Embed" ProgID="Equation.DSMT4" ShapeID="_x0000_i4797" DrawAspect="Content" ObjectID="_1687895073" r:id="rId611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860" w:dyaOrig="675" w14:anchorId="71E740FC">
          <v:shape id="_x0000_i4798" type="#_x0000_t75" style="width:93.05pt;height:33.95pt" o:ole="">
            <v:imagedata r:id="rId612" o:title=""/>
          </v:shape>
          <o:OLEObject Type="Embed" ProgID="Equation.DSMT4" ShapeID="_x0000_i4798" DrawAspect="Content" ObjectID="_1687895074" r:id="rId613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3F5704A" w14:textId="77777777" w:rsidR="00BA0799" w:rsidRPr="00B26177" w:rsidRDefault="00BA0799" w:rsidP="00B2617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39E1A79E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20E81EFC" w14:textId="31D4BB4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  <w:lang w:eastAsia="vi-VN"/>
        </w:rPr>
        <w:lastRenderedPageBreak/>
        <w:drawing>
          <wp:inline distT="0" distB="0" distL="0" distR="0" wp14:anchorId="4FB4F8CF" wp14:editId="5B2EEA05">
            <wp:extent cx="1984375" cy="2165350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96113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 có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2925" w:dyaOrig="405" w14:anchorId="6CBA0160">
          <v:shape id="_x0000_i4800" type="#_x0000_t75" style="width:146.05pt;height:20.4pt" o:ole="">
            <v:imagedata r:id="rId615" o:title=""/>
          </v:shape>
          <o:OLEObject Type="Embed" ProgID="Equation.DSMT4" ShapeID="_x0000_i4800" DrawAspect="Content" ObjectID="_1687895075" r:id="rId61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10DB9DF" w14:textId="77777777" w:rsidR="00BA0799" w:rsidRPr="00B26177" w:rsidRDefault="00BA0799" w:rsidP="00B26177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Do đó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4995" w:dyaOrig="630" w14:anchorId="36D3BA75">
          <v:shape id="_x0000_i4801" type="#_x0000_t75" style="width:249.95pt;height:31.25pt" o:ole="">
            <v:imagedata r:id="rId617" o:title=""/>
          </v:shape>
          <o:OLEObject Type="Embed" ProgID="Equation.DSMT4" ShapeID="_x0000_i4801" DrawAspect="Content" ObjectID="_1687895076" r:id="rId618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6A05AAE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345" w14:anchorId="73A4FAA2">
          <v:shape id="_x0000_i4802" type="#_x0000_t75" style="width:57.05pt;height:17pt" o:ole="">
            <v:imagedata r:id="rId619" o:title=""/>
          </v:shape>
          <o:OLEObject Type="Embed" ProgID="Equation.DSMT4" ShapeID="_x0000_i4802" DrawAspect="Content" ObjectID="_1687895077" r:id="rId620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. Tính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880" w:dyaOrig="615" w14:anchorId="1B301AC8">
          <v:shape id="_x0000_i4803" type="#_x0000_t75" style="width:2in;height:30.55pt" o:ole="">
            <v:imagedata r:id="rId621" o:title=""/>
          </v:shape>
          <o:OLEObject Type="Embed" ProgID="Equation.DSMT4" ShapeID="_x0000_i4803" DrawAspect="Content" ObjectID="_1687895078" r:id="rId622"/>
        </w:object>
      </w:r>
    </w:p>
    <w:p w14:paraId="60C3A7AA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425" w:dyaOrig="825" w14:anchorId="1F801CEF">
          <v:shape id="_x0000_i4804" type="#_x0000_t75" style="width:71.3pt;height:41.45pt" o:ole="">
            <v:imagedata r:id="rId623" o:title=""/>
          </v:shape>
          <o:OLEObject Type="Embed" ProgID="Equation.DSMT4" ShapeID="_x0000_i4804" DrawAspect="Content" ObjectID="_1687895079" r:id="rId624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735" w14:anchorId="10E2D219">
          <v:shape id="_x0000_i4805" type="#_x0000_t75" style="width:62.5pt;height:36.7pt" o:ole="">
            <v:imagedata r:id="rId625" o:title=""/>
          </v:shape>
          <o:OLEObject Type="Embed" ProgID="Equation.DSMT4" ShapeID="_x0000_i4805" DrawAspect="Content" ObjectID="_1687895080" r:id="rId626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735" w:dyaOrig="615" w14:anchorId="68A2B151">
          <v:shape id="_x0000_i4806" type="#_x0000_t75" style="width:36.7pt;height:30.55pt" o:ole="">
            <v:imagedata r:id="rId627" o:title=""/>
          </v:shape>
          <o:OLEObject Type="Embed" ProgID="Equation.DSMT4" ShapeID="_x0000_i4806" DrawAspect="Content" ObjectID="_1687895081" r:id="rId628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215" w:dyaOrig="735" w14:anchorId="44795F05">
          <v:shape id="_x0000_i4807" type="#_x0000_t75" style="width:60.45pt;height:36.7pt" o:ole="">
            <v:imagedata r:id="rId629" o:title=""/>
          </v:shape>
          <o:OLEObject Type="Embed" ProgID="Equation.DSMT4" ShapeID="_x0000_i4807" DrawAspect="Content" ObjectID="_1687895082" r:id="rId630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4D041886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312D9882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3D40862C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880" w:dyaOrig="615" w14:anchorId="7F3F208C">
          <v:shape id="_x0000_i4808" type="#_x0000_t75" style="width:2in;height:30.55pt" o:ole="">
            <v:imagedata r:id="rId631" o:title=""/>
          </v:shape>
          <o:OLEObject Type="Embed" ProgID="Equation.DSMT4" ShapeID="_x0000_i4808" DrawAspect="Content" ObjectID="_1687895083" r:id="rId632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</w:t>
      </w:r>
      <w:r w:rsidRPr="00B26177">
        <w:rPr>
          <w:rFonts w:ascii="Chu Van An" w:eastAsia="Times New Roman" w:hAnsi="Chu Van An" w:cs="Chu Van An"/>
          <w:position w:val="-54"/>
          <w:sz w:val="24"/>
          <w:szCs w:val="24"/>
        </w:rPr>
        <w:object w:dxaOrig="2775" w:dyaOrig="1215" w14:anchorId="33D0A3FB">
          <v:shape id="_x0000_i4809" type="#_x0000_t75" style="width:138.55pt;height:60.45pt" o:ole="">
            <v:imagedata r:id="rId633" o:title=""/>
          </v:shape>
          <o:OLEObject Type="Embed" ProgID="Equation.DSMT4" ShapeID="_x0000_i4809" DrawAspect="Content" ObjectID="_1687895084" r:id="rId634"/>
        </w:object>
      </w:r>
      <w:r w:rsidRPr="00B26177">
        <w:rPr>
          <w:rFonts w:ascii="Chu Van An" w:eastAsia="Times New Roman" w:hAnsi="Chu Van An" w:cs="Chu Van An"/>
          <w:position w:val="-36"/>
          <w:sz w:val="24"/>
          <w:szCs w:val="24"/>
        </w:rPr>
        <w:object w:dxaOrig="3180" w:dyaOrig="825" w14:anchorId="662F973E">
          <v:shape id="_x0000_i4810" type="#_x0000_t75" style="width:158.95pt;height:41.45pt" o:ole="">
            <v:imagedata r:id="rId635" o:title=""/>
          </v:shape>
          <o:OLEObject Type="Embed" ProgID="Equation.DSMT4" ShapeID="_x0000_i4810" DrawAspect="Content" ObjectID="_1687895085" r:id="rId636"/>
        </w:object>
      </w:r>
    </w:p>
    <w:p w14:paraId="6F6822BE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355" w:dyaOrig="735" w14:anchorId="4ACA152B">
          <v:shape id="_x0000_i4811" type="#_x0000_t75" style="width:117.5pt;height:36.7pt" o:ole="">
            <v:imagedata r:id="rId637" o:title=""/>
          </v:shape>
          <o:OLEObject Type="Embed" ProgID="Equation.DSMT4" ShapeID="_x0000_i4811" DrawAspect="Content" ObjectID="_1687895086" r:id="rId638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215" w:dyaOrig="825" w14:anchorId="459ADED3">
          <v:shape id="_x0000_i4812" type="#_x0000_t75" style="width:60.45pt;height:41.45pt" o:ole="">
            <v:imagedata r:id="rId639" o:title=""/>
          </v:shape>
          <o:OLEObject Type="Embed" ProgID="Equation.DSMT4" ShapeID="_x0000_i4812" DrawAspect="Content" ObjectID="_1687895087" r:id="rId640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0909CE49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Giá trị của biểu thức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6075" w:dyaOrig="315" w14:anchorId="61631413">
          <v:shape id="_x0000_i4813" type="#_x0000_t75" style="width:303.6pt;height:15.6pt" o:ole="">
            <v:imagedata r:id="rId641" o:title=""/>
          </v:shape>
          <o:OLEObject Type="Embed" ProgID="Equation.DSMT4" ShapeID="_x0000_i4813" DrawAspect="Content" ObjectID="_1687895088" r:id="rId642"/>
        </w:object>
      </w:r>
    </w:p>
    <w:p w14:paraId="583B725A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1060B6C">
          <v:shape id="_x0000_i4814" type="#_x0000_t75" style="width:9.5pt;height:12.9pt" o:ole="">
            <v:imagedata r:id="rId643" o:title=""/>
          </v:shape>
          <o:OLEObject Type="Embed" ProgID="Equation.DSMT4" ShapeID="_x0000_i4814" DrawAspect="Content" ObjectID="_1687895089" r:id="rId64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4FF10500">
          <v:shape id="_x0000_i4815" type="#_x0000_t75" style="width:9.5pt;height:14.25pt" o:ole="">
            <v:imagedata r:id="rId645" o:title=""/>
          </v:shape>
          <o:OLEObject Type="Embed" ProgID="Equation.DSMT4" ShapeID="_x0000_i4815" DrawAspect="Content" ObjectID="_1687895090" r:id="rId64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6C59B7E0">
          <v:shape id="_x0000_i4816" type="#_x0000_t75" style="width:12.25pt;height:30.55pt" o:ole="">
            <v:imagedata r:id="rId647" o:title=""/>
          </v:shape>
          <o:OLEObject Type="Embed" ProgID="Equation.DSMT4" ShapeID="_x0000_i4816" DrawAspect="Content" ObjectID="_1687895091" r:id="rId64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48EFF546">
          <v:shape id="_x0000_i4817" type="#_x0000_t75" style="width:12.25pt;height:30.55pt" o:ole="">
            <v:imagedata r:id="rId649" o:title=""/>
          </v:shape>
          <o:OLEObject Type="Embed" ProgID="Equation.DSMT4" ShapeID="_x0000_i4817" DrawAspect="Content" ObjectID="_1687895092" r:id="rId65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7B9ECA7F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5CB683E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376AE0F9" w14:textId="77777777" w:rsidR="00BA0799" w:rsidRPr="00B26177" w:rsidRDefault="00BA0799" w:rsidP="00B26177">
      <w:pPr>
        <w:pStyle w:val="ListParagraph"/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6075" w:dyaOrig="315" w14:anchorId="38A163A9">
          <v:shape id="_x0000_i4818" type="#_x0000_t75" style="width:303.6pt;height:15.6pt" o:ole="">
            <v:imagedata r:id="rId641" o:title=""/>
          </v:shape>
          <o:OLEObject Type="Embed" ProgID="Equation.DSMT4" ShapeID="_x0000_i4818" DrawAspect="Content" ObjectID="_1687895093" r:id="rId651"/>
        </w:object>
      </w:r>
    </w:p>
    <w:p w14:paraId="1A45911E" w14:textId="77777777" w:rsidR="00BA0799" w:rsidRPr="00B26177" w:rsidRDefault="00BA0799" w:rsidP="00B2617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6135" w:dyaOrig="315" w14:anchorId="22790D15">
          <v:shape id="_x0000_i4819" type="#_x0000_t75" style="width:307pt;height:15.6pt" o:ole="">
            <v:imagedata r:id="rId652" o:title=""/>
          </v:shape>
          <o:OLEObject Type="Embed" ProgID="Equation.DSMT4" ShapeID="_x0000_i4819" DrawAspect="Content" ObjectID="_1687895094" r:id="rId653"/>
        </w:object>
      </w:r>
    </w:p>
    <w:p w14:paraId="79DCEB82" w14:textId="77777777" w:rsidR="00BA0799" w:rsidRPr="00B26177" w:rsidRDefault="00BA0799" w:rsidP="00B2617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position w:val="-16"/>
          <w:sz w:val="24"/>
          <w:szCs w:val="24"/>
        </w:rPr>
        <w:object w:dxaOrig="6285" w:dyaOrig="435" w14:anchorId="18F7AB6F">
          <v:shape id="_x0000_i4820" type="#_x0000_t75" style="width:314.5pt;height:21.75pt" o:ole="">
            <v:imagedata r:id="rId654" o:title=""/>
          </v:shape>
          <o:OLEObject Type="Embed" ProgID="Equation.DSMT4" ShapeID="_x0000_i4820" DrawAspect="Content" ObjectID="_1687895095" r:id="rId655"/>
        </w:object>
      </w:r>
    </w:p>
    <w:p w14:paraId="2B43E299" w14:textId="77777777" w:rsidR="00BA0799" w:rsidRPr="00B26177" w:rsidRDefault="00BA0799" w:rsidP="00B2617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285" w14:anchorId="70787BC4">
          <v:shape id="_x0000_i4821" type="#_x0000_t75" style="width:69.3pt;height:14.25pt" o:ole="">
            <v:imagedata r:id="rId656" o:title=""/>
          </v:shape>
          <o:OLEObject Type="Embed" ProgID="Equation.DSMT4" ShapeID="_x0000_i4821" DrawAspect="Content" ObjectID="_1687895096" r:id="rId657"/>
        </w:object>
      </w:r>
    </w:p>
    <w:p w14:paraId="6658D189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5931021E">
          <v:shape id="_x0000_i4822" type="#_x0000_t75" style="width:44.85pt;height:14.25pt" o:ole="">
            <v:imagedata r:id="rId658" o:title=""/>
          </v:shape>
          <o:OLEObject Type="Embed" ProgID="Equation.DSMT4" ShapeID="_x0000_i4822" DrawAspect="Content" ObjectID="_1687895097" r:id="rId659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, giá trị của biểu thức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15" w14:anchorId="482B12BD">
          <v:shape id="_x0000_i4823" type="#_x0000_t75" style="width:95.75pt;height:30.55pt" o:ole="">
            <v:imagedata r:id="rId660" o:title=""/>
          </v:shape>
          <o:OLEObject Type="Embed" ProgID="Equation.DSMT4" ShapeID="_x0000_i4823" DrawAspect="Content" ObjectID="_1687895098" r:id="rId661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786B5952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Pr="00B26177">
        <w:rPr>
          <w:rFonts w:ascii="Chu Van An" w:eastAsia="Times New Roman" w:hAnsi="Chu Van An" w:cs="Chu Van An"/>
          <w:position w:val="-22"/>
          <w:sz w:val="24"/>
          <w:szCs w:val="24"/>
        </w:rPr>
        <w:object w:dxaOrig="225" w:dyaOrig="585" w14:anchorId="377AAE55">
          <v:shape id="_x0000_i4824" type="#_x0000_t75" style="width:11.55pt;height:29.2pt" o:ole="">
            <v:imagedata r:id="rId662" o:title=""/>
          </v:shape>
          <o:OLEObject Type="Embed" ProgID="Equation.DSMT4" ShapeID="_x0000_i4824" DrawAspect="Content" ObjectID="_1687895099" r:id="rId663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2"/>
          <w:sz w:val="24"/>
          <w:szCs w:val="24"/>
        </w:rPr>
        <w:object w:dxaOrig="225" w:dyaOrig="600" w14:anchorId="787ECC44">
          <v:shape id="_x0000_i4825" type="#_x0000_t75" style="width:11.55pt;height:29.9pt" o:ole="">
            <v:imagedata r:id="rId664" o:title=""/>
          </v:shape>
          <o:OLEObject Type="Embed" ProgID="Equation.DSMT4" ShapeID="_x0000_i4825" DrawAspect="Content" ObjectID="_1687895100" r:id="rId665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40" w14:anchorId="336F414B">
          <v:shape id="_x0000_i4826" type="#_x0000_t75" style="width:8.85pt;height:12.25pt" o:ole="">
            <v:imagedata r:id="rId666" o:title=""/>
          </v:shape>
          <o:OLEObject Type="Embed" ProgID="Equation.DSMT4" ShapeID="_x0000_i4826" DrawAspect="Content" ObjectID="_1687895101" r:id="rId667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2"/>
          <w:sz w:val="24"/>
          <w:szCs w:val="24"/>
        </w:rPr>
        <w:object w:dxaOrig="225" w:dyaOrig="600" w14:anchorId="4E28A600">
          <v:shape id="_x0000_i4827" type="#_x0000_t75" style="width:11.55pt;height:29.9pt" o:ole="">
            <v:imagedata r:id="rId668" o:title=""/>
          </v:shape>
          <o:OLEObject Type="Embed" ProgID="Equation.DSMT4" ShapeID="_x0000_i4827" DrawAspect="Content" ObjectID="_1687895102" r:id="rId669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94E95DA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66D797CC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77E75183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Vì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2535" w:dyaOrig="285" w14:anchorId="087519FB">
          <v:shape id="_x0000_i4828" type="#_x0000_t75" style="width:127pt;height:14.25pt" o:ole="">
            <v:imagedata r:id="rId670" o:title=""/>
          </v:shape>
          <o:OLEObject Type="Embed" ProgID="Equation.DSMT4" ShapeID="_x0000_i4828" DrawAspect="Content" ObjectID="_1687895103" r:id="rId671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. Ta có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5235" w:dyaOrig="615" w14:anchorId="0F726CB5">
          <v:shape id="_x0000_i4829" type="#_x0000_t75" style="width:261.5pt;height:30.55pt" o:ole="">
            <v:imagedata r:id="rId672" o:title=""/>
          </v:shape>
          <o:OLEObject Type="Embed" ProgID="Equation.DSMT4" ShapeID="_x0000_i4829" DrawAspect="Content" ObjectID="_1687895104" r:id="rId673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02EF7B8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eastAsia="Arial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33C109E9">
          <v:shape id="_x0000_i4830" type="#_x0000_t75" style="width:50.25pt;height:14.25pt" o:ole="">
            <v:imagedata r:id="rId674" o:title=""/>
          </v:shape>
          <o:OLEObject Type="Embed" ProgID="Equation.DSMT4" ShapeID="_x0000_i4830" DrawAspect="Content" ObjectID="_1687895105" r:id="rId675"/>
        </w:object>
      </w:r>
      <w:r w:rsidRPr="00B26177">
        <w:rPr>
          <w:rFonts w:ascii="Chu Van An" w:eastAsia="Arial" w:hAnsi="Chu Van An" w:cs="Chu Van An"/>
          <w:sz w:val="24"/>
          <w:szCs w:val="24"/>
        </w:rPr>
        <w:t xml:space="preserve">. Tính giá trị của biểu thức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785" w:dyaOrig="630" w14:anchorId="0FA6054A">
          <v:shape id="_x0000_i4831" type="#_x0000_t75" style="width:89pt;height:31.25pt" o:ole="">
            <v:imagedata r:id="rId676" o:title=""/>
          </v:shape>
          <o:OLEObject Type="Embed" ProgID="Equation.DSMT4" ShapeID="_x0000_i4831" DrawAspect="Content" ObjectID="_1687895106" r:id="rId677"/>
        </w:object>
      </w:r>
      <w:r w:rsidRPr="00B26177">
        <w:rPr>
          <w:rFonts w:ascii="Chu Van An" w:eastAsia="Arial" w:hAnsi="Chu Van An" w:cs="Chu Van An"/>
          <w:sz w:val="24"/>
          <w:szCs w:val="24"/>
        </w:rPr>
        <w:t>.</w:t>
      </w:r>
    </w:p>
    <w:p w14:paraId="24E1FB54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6F25B2F5">
          <v:shape id="_x0000_i4832" type="#_x0000_t75" style="width:9.5pt;height:13.6pt" o:ole="">
            <v:imagedata r:id="rId678" o:title=""/>
          </v:shape>
          <o:OLEObject Type="Embed" ProgID="Equation.DSMT4" ShapeID="_x0000_i4832" DrawAspect="Content" ObjectID="_1687895107" r:id="rId679"/>
        </w:object>
      </w:r>
      <w:r w:rsidRPr="00B26177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70" w14:anchorId="144F615C">
          <v:shape id="_x0000_i4833" type="#_x0000_t75" style="width:15.6pt;height:13.6pt" o:ole="">
            <v:imagedata r:id="rId680" o:title=""/>
          </v:shape>
          <o:OLEObject Type="Embed" ProgID="Equation.DSMT4" ShapeID="_x0000_i4833" DrawAspect="Content" ObjectID="_1687895108" r:id="rId681"/>
        </w:object>
      </w:r>
      <w:r w:rsidRPr="00B26177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300" w:dyaOrig="270" w14:anchorId="4456BFBE">
          <v:shape id="_x0000_i4834" type="#_x0000_t75" style="width:14.95pt;height:13.6pt" o:ole="">
            <v:imagedata r:id="rId682" o:title=""/>
          </v:shape>
          <o:OLEObject Type="Embed" ProgID="Equation.DSMT4" ShapeID="_x0000_i4834" DrawAspect="Content" ObjectID="_1687895109" r:id="rId683"/>
        </w:object>
      </w:r>
      <w:r w:rsidRPr="00B26177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70" w14:anchorId="4F06B423">
          <v:shape id="_x0000_i4835" type="#_x0000_t75" style="width:6.8pt;height:13.6pt" o:ole="">
            <v:imagedata r:id="rId684" o:title=""/>
          </v:shape>
          <o:OLEObject Type="Embed" ProgID="Equation.DSMT4" ShapeID="_x0000_i4835" DrawAspect="Content" ObjectID="_1687895110" r:id="rId685"/>
        </w:object>
      </w:r>
      <w:r w:rsidRPr="00B26177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0C7382D0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B26177">
        <w:rPr>
          <w:rFonts w:ascii="Chu Van An" w:eastAsia="Arial" w:hAnsi="Chu Van An" w:cs="Chu Van An"/>
          <w:b/>
          <w:color w:val="800080"/>
          <w:sz w:val="24"/>
          <w:szCs w:val="24"/>
        </w:rPr>
        <w:t>Lời</w:t>
      </w:r>
      <w:r w:rsidRPr="00B26177">
        <w:rPr>
          <w:rFonts w:ascii="Chu Van An" w:eastAsia="Arial" w:hAnsi="Chu Van An" w:cs="Chu Van An"/>
          <w:color w:val="800080"/>
          <w:sz w:val="24"/>
          <w:szCs w:val="24"/>
        </w:rPr>
        <w:t xml:space="preserve"> </w:t>
      </w:r>
      <w:r w:rsidRPr="00B26177">
        <w:rPr>
          <w:rFonts w:ascii="Chu Van An" w:eastAsia="Arial" w:hAnsi="Chu Van An" w:cs="Chu Van An"/>
          <w:b/>
          <w:color w:val="800080"/>
          <w:sz w:val="24"/>
          <w:szCs w:val="24"/>
        </w:rPr>
        <w:t>giải</w:t>
      </w:r>
    </w:p>
    <w:p w14:paraId="466E1764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t>Chọn C</w:t>
      </w:r>
    </w:p>
    <w:p w14:paraId="08842927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B26177">
        <w:rPr>
          <w:rFonts w:ascii="Chu Van An" w:eastAsia="Arial" w:hAnsi="Chu Van An" w:cs="Chu Van An"/>
          <w:sz w:val="24"/>
          <w:szCs w:val="24"/>
        </w:rPr>
        <w:t xml:space="preserve">Ta có: </w:t>
      </w:r>
      <w:r w:rsidRPr="00B26177">
        <w:rPr>
          <w:rFonts w:ascii="Chu Van An" w:eastAsia="Arial" w:hAnsi="Chu Van An" w:cs="Chu Van An"/>
          <w:position w:val="-24"/>
          <w:sz w:val="24"/>
          <w:szCs w:val="24"/>
        </w:rPr>
        <w:object w:dxaOrig="1785" w:dyaOrig="630" w14:anchorId="4F3993EE">
          <v:shape id="_x0000_i4836" type="#_x0000_t75" style="width:89pt;height:31.25pt" o:ole="">
            <v:imagedata r:id="rId686" o:title=""/>
          </v:shape>
          <o:OLEObject Type="Embed" ProgID="Equation.DSMT4" ShapeID="_x0000_i4836" DrawAspect="Content" ObjectID="_1687895111" r:id="rId687"/>
        </w:object>
      </w:r>
      <w:r w:rsidRPr="00B26177">
        <w:rPr>
          <w:rFonts w:ascii="Chu Van An" w:eastAsia="Arial" w:hAnsi="Chu Van An" w:cs="Chu Van An"/>
          <w:position w:val="-54"/>
          <w:sz w:val="24"/>
          <w:szCs w:val="24"/>
        </w:rPr>
        <w:object w:dxaOrig="1245" w:dyaOrig="1200" w14:anchorId="6EECFCE8">
          <v:shape id="_x0000_i4837" type="#_x0000_t75" style="width:62.5pt;height:59.75pt" o:ole="">
            <v:imagedata r:id="rId688" o:title=""/>
          </v:shape>
          <o:OLEObject Type="Embed" ProgID="Equation.DSMT4" ShapeID="_x0000_i4837" DrawAspect="Content" ObjectID="_1687895112" r:id="rId689"/>
        </w:object>
      </w:r>
      <w:r w:rsidRPr="00B26177">
        <w:rPr>
          <w:rFonts w:ascii="Chu Van An" w:eastAsia="Arial" w:hAnsi="Chu Van An" w:cs="Chu Van An"/>
          <w:position w:val="-24"/>
          <w:sz w:val="24"/>
          <w:szCs w:val="24"/>
        </w:rPr>
        <w:object w:dxaOrig="1200" w:dyaOrig="630" w14:anchorId="14AF3C42">
          <v:shape id="_x0000_i4838" type="#_x0000_t75" style="width:59.75pt;height:31.25pt" o:ole="">
            <v:imagedata r:id="rId690" o:title=""/>
          </v:shape>
          <o:OLEObject Type="Embed" ProgID="Equation.DSMT4" ShapeID="_x0000_i4838" DrawAspect="Content" ObjectID="_1687895113" r:id="rId691"/>
        </w:object>
      </w:r>
      <w:r w:rsidRPr="00B26177">
        <w:rPr>
          <w:rFonts w:ascii="Chu Van An" w:eastAsia="Arial" w:hAnsi="Chu Van An" w:cs="Chu Van An"/>
          <w:position w:val="-32"/>
          <w:sz w:val="24"/>
          <w:szCs w:val="24"/>
        </w:rPr>
        <w:object w:dxaOrig="1680" w:dyaOrig="705" w14:anchorId="21A759B7">
          <v:shape id="_x0000_i4839" type="#_x0000_t75" style="width:84.25pt;height:35.3pt" o:ole="">
            <v:imagedata r:id="rId692" o:title=""/>
          </v:shape>
          <o:OLEObject Type="Embed" ProgID="Equation.DSMT4" ShapeID="_x0000_i4839" DrawAspect="Content" ObjectID="_1687895114" r:id="rId693"/>
        </w:object>
      </w:r>
      <w:r w:rsidRPr="00B26177">
        <w:rPr>
          <w:rFonts w:ascii="Chu Van An" w:eastAsia="Arial" w:hAnsi="Chu Van An" w:cs="Chu Van An"/>
          <w:sz w:val="24"/>
          <w:szCs w:val="24"/>
        </w:rPr>
        <w:t>.</w:t>
      </w:r>
    </w:p>
    <w:p w14:paraId="512B7E21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2C297BA0">
          <v:shape id="_x0000_i4840" type="#_x0000_t75" style="width:44.15pt;height:14.25pt" o:ole="">
            <v:imagedata r:id="rId694" o:title=""/>
          </v:shape>
          <o:OLEObject Type="Embed" ProgID="Equation.DSMT4" ShapeID="_x0000_i4840" DrawAspect="Content" ObjectID="_1687895115" r:id="rId695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Giá trị biểu thức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785" w:dyaOrig="615" w14:anchorId="4E78812A">
          <v:shape id="_x0000_i4841" type="#_x0000_t75" style="width:89pt;height:30.55pt" o:ole="">
            <v:imagedata r:id="rId696" o:title=""/>
          </v:shape>
          <o:OLEObject Type="Embed" ProgID="Equation.DSMT4" ShapeID="_x0000_i4841" DrawAspect="Content" ObjectID="_1687895116" r:id="rId697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bằng:</w:t>
      </w:r>
    </w:p>
    <w:p w14:paraId="0C92A457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20" w:dyaOrig="615" w14:anchorId="00001283">
          <v:shape id="_x0000_i4842" type="#_x0000_t75" style="width:36pt;height:30.55pt" o:ole="">
            <v:imagedata r:id="rId698" o:title=""/>
          </v:shape>
          <o:OLEObject Type="Embed" ProgID="Equation.DSMT4" ShapeID="_x0000_i4842" DrawAspect="Content" ObjectID="_1687895117" r:id="rId699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15" w:dyaOrig="615" w14:anchorId="1DD2CE6F">
          <v:shape id="_x0000_i4843" type="#_x0000_t75" style="width:30.55pt;height:30.55pt" o:ole="">
            <v:imagedata r:id="rId700" o:title=""/>
          </v:shape>
          <o:OLEObject Type="Embed" ProgID="Equation.DSMT4" ShapeID="_x0000_i4843" DrawAspect="Content" ObjectID="_1687895118" r:id="rId70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780" w:dyaOrig="615" w14:anchorId="3B463D8F">
          <v:shape id="_x0000_i4844" type="#_x0000_t75" style="width:38.7pt;height:30.55pt" o:ole="">
            <v:imagedata r:id="rId702" o:title=""/>
          </v:shape>
          <o:OLEObject Type="Embed" ProgID="Equation.DSMT4" ShapeID="_x0000_i4844" DrawAspect="Content" ObjectID="_1687895119" r:id="rId703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885" w:dyaOrig="615" w14:anchorId="10B47849">
          <v:shape id="_x0000_i4845" type="#_x0000_t75" style="width:44.15pt;height:30.55pt" o:ole="">
            <v:imagedata r:id="rId704" o:title=""/>
          </v:shape>
          <o:OLEObject Type="Embed" ProgID="Equation.DSMT4" ShapeID="_x0000_i4845" DrawAspect="Content" ObjectID="_1687895120" r:id="rId705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B743BE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sz w:val="24"/>
          <w:szCs w:val="24"/>
        </w:rPr>
        <w:t>Lời giải</w:t>
      </w:r>
    </w:p>
    <w:p w14:paraId="41AEBB52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75516D2" w14:textId="77777777" w:rsidR="00BA0799" w:rsidRPr="00B26177" w:rsidRDefault="00BA0799" w:rsidP="00B2617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 có: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785" w:dyaOrig="615" w14:anchorId="76773A1E">
          <v:shape id="_x0000_i4846" type="#_x0000_t75" style="width:89pt;height:30.55pt" o:ole="">
            <v:imagedata r:id="rId696" o:title=""/>
          </v:shape>
          <o:OLEObject Type="Embed" ProgID="Equation.DSMT4" ShapeID="_x0000_i4846" DrawAspect="Content" ObjectID="_1687895121" r:id="rId706"/>
        </w:object>
      </w:r>
      <w:r w:rsidRPr="00B26177">
        <w:rPr>
          <w:rFonts w:ascii="Chu Van An" w:eastAsia="Times New Roman" w:hAnsi="Chu Van An" w:cs="Chu Van An"/>
          <w:position w:val="-54"/>
          <w:sz w:val="24"/>
          <w:szCs w:val="24"/>
        </w:rPr>
        <w:object w:dxaOrig="1140" w:dyaOrig="1200" w14:anchorId="56FD9A8A">
          <v:shape id="_x0000_i4847" type="#_x0000_t75" style="width:57.05pt;height:59.75pt" o:ole="">
            <v:imagedata r:id="rId707" o:title=""/>
          </v:shape>
          <o:OLEObject Type="Embed" ProgID="Equation.DSMT4" ShapeID="_x0000_i4847" DrawAspect="Content" ObjectID="_1687895122" r:id="rId708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500" w:dyaOrig="615" w14:anchorId="5A1E93E5">
          <v:shape id="_x0000_i4848" type="#_x0000_t75" style="width:74.7pt;height:30.55pt" o:ole="">
            <v:imagedata r:id="rId709" o:title=""/>
          </v:shape>
          <o:OLEObject Type="Embed" ProgID="Equation.DSMT4" ShapeID="_x0000_i4848" DrawAspect="Content" ObjectID="_1687895123" r:id="rId71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465974EB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pacing w:val="-6"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spacing w:val="-6"/>
          <w:sz w:val="24"/>
          <w:szCs w:val="24"/>
        </w:rPr>
        <w:t xml:space="preserve">Biết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75" w14:anchorId="621CAA61">
          <v:shape id="_x0000_i4849" type="#_x0000_t75" style="width:93.75pt;height:33.95pt" o:ole="">
            <v:imagedata r:id="rId711" o:title=""/>
          </v:shape>
          <o:OLEObject Type="Embed" ProgID="Equation.DSMT4" ShapeID="_x0000_i4849" DrawAspect="Content" ObjectID="_1687895124" r:id="rId712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285" w14:anchorId="00C1448D">
          <v:shape id="_x0000_i4850" type="#_x0000_t75" style="width:72.7pt;height:14.25pt" o:ole="">
            <v:imagedata r:id="rId713" o:title=""/>
          </v:shape>
          <o:OLEObject Type="Embed" ProgID="Equation.DSMT4" ShapeID="_x0000_i4850" DrawAspect="Content" ObjectID="_1687895125" r:id="rId714"/>
        </w:object>
      </w:r>
      <w:r w:rsidRPr="00B26177">
        <w:rPr>
          <w:rFonts w:ascii="Chu Van An" w:eastAsia="Calibri" w:hAnsi="Chu Van An" w:cs="Chu Van An"/>
          <w:spacing w:val="-6"/>
          <w:sz w:val="24"/>
          <w:szCs w:val="24"/>
          <w:lang w:val="fr-FR"/>
        </w:rPr>
        <w:t xml:space="preserve">. Tính giá trị của biểu thức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30" w14:anchorId="116F8BA0">
          <v:shape id="_x0000_i4851" type="#_x0000_t75" style="width:105.3pt;height:31.25pt" o:ole="">
            <v:imagedata r:id="rId715" o:title=""/>
          </v:shape>
          <o:OLEObject Type="Embed" ProgID="Equation.DSMT4" ShapeID="_x0000_i4851" DrawAspect="Content" ObjectID="_1687895126" r:id="rId71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70E73429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725" w:dyaOrig="675" w14:anchorId="7F4C27A7">
          <v:shape id="_x0000_i4852" type="#_x0000_t75" style="width:86.25pt;height:33.95pt" o:ole="">
            <v:imagedata r:id="rId717" o:title=""/>
          </v:shape>
          <o:OLEObject Type="Embed" ProgID="Equation.DSMT4" ShapeID="_x0000_i4852" DrawAspect="Content" ObjectID="_1687895127" r:id="rId718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545" w:dyaOrig="675" w14:anchorId="279A35A8">
          <v:shape id="_x0000_i4853" type="#_x0000_t75" style="width:77.45pt;height:33.95pt" o:ole="">
            <v:imagedata r:id="rId719" o:title=""/>
          </v:shape>
          <o:OLEObject Type="Embed" ProgID="Equation.DSMT4" ShapeID="_x0000_i4853" DrawAspect="Content" ObjectID="_1687895128" r:id="rId720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70C8EC19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1725" w:dyaOrig="660" w14:anchorId="62093330">
          <v:shape id="_x0000_i4854" type="#_x0000_t75" style="width:86.25pt;height:33.3pt" o:ole="">
            <v:imagedata r:id="rId721" o:title=""/>
          </v:shape>
          <o:OLEObject Type="Embed" ProgID="Equation.DSMT4" ShapeID="_x0000_i4854" DrawAspect="Content" ObjectID="_1687895129" r:id="rId722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1545" w:dyaOrig="660" w14:anchorId="15FDAB61">
          <v:shape id="_x0000_i4855" type="#_x0000_t75" style="width:77.45pt;height:33.3pt" o:ole="">
            <v:imagedata r:id="rId723" o:title=""/>
          </v:shape>
          <o:OLEObject Type="Embed" ProgID="Equation.DSMT4" ShapeID="_x0000_i4855" DrawAspect="Content" ObjectID="_1687895130" r:id="rId724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671667CD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619912E4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4876927D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100" w:dyaOrig="630" w14:anchorId="3FA47424">
          <v:shape id="_x0000_i4856" type="#_x0000_t75" style="width:105.3pt;height:31.25pt" o:ole="">
            <v:imagedata r:id="rId725" o:title=""/>
          </v:shape>
          <o:OLEObject Type="Embed" ProgID="Equation.DSMT4" ShapeID="_x0000_i4856" DrawAspect="Content" ObjectID="_1687895131" r:id="rId726"/>
        </w:objec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875" w:dyaOrig="630" w14:anchorId="230862FF">
          <v:shape id="_x0000_i4857" type="#_x0000_t75" style="width:93.75pt;height:31.25pt" o:ole="">
            <v:imagedata r:id="rId727" o:title=""/>
          </v:shape>
          <o:OLEObject Type="Embed" ProgID="Equation.DSMT4" ShapeID="_x0000_i4857" DrawAspect="Content" ObjectID="_1687895132" r:id="rId728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</w:t>
      </w:r>
      <w:r w:rsidRPr="00B26177">
        <w:rPr>
          <w:rFonts w:ascii="Chu Van An" w:eastAsia="Calibri" w:hAnsi="Chu Van An" w:cs="Chu Van An"/>
          <w:position w:val="-32"/>
          <w:sz w:val="24"/>
          <w:szCs w:val="24"/>
        </w:rPr>
        <w:object w:dxaOrig="1770" w:dyaOrig="705" w14:anchorId="13CA82EB">
          <v:shape id="_x0000_i4858" type="#_x0000_t75" style="width:88.3pt;height:35.3pt" o:ole="">
            <v:imagedata r:id="rId729" o:title=""/>
          </v:shape>
          <o:OLEObject Type="Embed" ProgID="Equation.DSMT4" ShapeID="_x0000_i4858" DrawAspect="Content" ObjectID="_1687895133" r:id="rId730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780" w:dyaOrig="630" w14:anchorId="5B0D2046">
          <v:shape id="_x0000_i4859" type="#_x0000_t75" style="width:38.7pt;height:31.25pt" o:ole="">
            <v:imagedata r:id="rId731" o:title=""/>
          </v:shape>
          <o:OLEObject Type="Embed" ProgID="Equation.DSMT4" ShapeID="_x0000_i4859" DrawAspect="Content" ObjectID="_1687895134" r:id="rId732"/>
        </w:objec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1275" w:dyaOrig="660" w14:anchorId="219C1265">
          <v:shape id="_x0000_i4860" type="#_x0000_t75" style="width:63.85pt;height:33.3pt" o:ole="">
            <v:imagedata r:id="rId733" o:title=""/>
          </v:shape>
          <o:OLEObject Type="Embed" ProgID="Equation.DSMT4" ShapeID="_x0000_i4860" DrawAspect="Content" ObjectID="_1687895135" r:id="rId734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07DEA133" w14:textId="77777777" w:rsidR="00BA0799" w:rsidRPr="00B26177" w:rsidRDefault="00BA0799" w:rsidP="00B26177">
      <w:pPr>
        <w:pStyle w:val="NoSpacing"/>
        <w:numPr>
          <w:ilvl w:val="0"/>
          <w:numId w:val="45"/>
        </w:numPr>
        <w:tabs>
          <w:tab w:val="left" w:pos="992"/>
        </w:tabs>
        <w:spacing w:before="120"/>
        <w:jc w:val="both"/>
        <w:rPr>
          <w:rFonts w:ascii="Chu Van An" w:eastAsia="Calibri" w:hAnsi="Chu Van An" w:cs="Chu Van An"/>
          <w:b/>
          <w:color w:val="800080"/>
          <w:position w:val="-24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Cho tam giác đều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70" w14:anchorId="7B7A74EB">
          <v:shape id="_x0000_i4861" type="#_x0000_t75" style="width:28.55pt;height:13.6pt" o:ole="">
            <v:imagedata r:id="rId390" o:title=""/>
          </v:shape>
          <o:OLEObject Type="Embed" ProgID="Equation.DSMT4" ShapeID="_x0000_i4861" DrawAspect="Content" ObjectID="_1687895136" r:id="rId735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Tính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4545" w:dyaOrig="375" w14:anchorId="23E45F79">
          <v:shape id="_x0000_i4862" type="#_x0000_t75" style="width:227.55pt;height:19pt" o:ole="">
            <v:imagedata r:id="rId736" o:title=""/>
          </v:shape>
          <o:OLEObject Type="Embed" ProgID="Equation.DSMT4" ShapeID="_x0000_i4862" DrawAspect="Content" ObjectID="_1687895137" r:id="rId737"/>
        </w:object>
      </w:r>
    </w:p>
    <w:p w14:paraId="02DAE890" w14:textId="77777777" w:rsidR="00BA0799" w:rsidRPr="00B26177" w:rsidRDefault="00BA0799" w:rsidP="00B26177">
      <w:pPr>
        <w:pStyle w:val="NoSpacing"/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800080"/>
          <w:position w:val="-24"/>
          <w:sz w:val="24"/>
          <w:szCs w:val="24"/>
        </w:rPr>
      </w:pP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645" w:dyaOrig="630" w14:anchorId="0B2F616D">
          <v:shape id="_x0000_i4863" type="#_x0000_t75" style="width:31.9pt;height:31.25pt" o:ole="">
            <v:imagedata r:id="rId738" o:title=""/>
          </v:shape>
          <o:OLEObject Type="Embed" ProgID="Equation.DSMT4" ShapeID="_x0000_i4863" DrawAspect="Content" ObjectID="_1687895138" r:id="rId739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795" w:dyaOrig="630" w14:anchorId="33B95C7A">
          <v:shape id="_x0000_i4864" type="#_x0000_t75" style="width:40.1pt;height:31.25pt" o:ole="">
            <v:imagedata r:id="rId740" o:title=""/>
          </v:shape>
          <o:OLEObject Type="Embed" ProgID="Equation.DSMT4" ShapeID="_x0000_i4864" DrawAspect="Content" ObjectID="_1687895139" r:id="rId74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065" w:dyaOrig="675" w14:anchorId="691D91E7">
          <v:shape id="_x0000_i4865" type="#_x0000_t75" style="width:53pt;height:33.95pt" o:ole="">
            <v:imagedata r:id="rId742" o:title=""/>
          </v:shape>
          <o:OLEObject Type="Embed" ProgID="Equation.DSMT4" ShapeID="_x0000_i4865" DrawAspect="Content" ObjectID="_1687895140" r:id="rId74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900" w:dyaOrig="675" w14:anchorId="2E73461A">
          <v:shape id="_x0000_i4866" type="#_x0000_t75" style="width:44.85pt;height:33.95pt" o:ole="">
            <v:imagedata r:id="rId744" o:title=""/>
          </v:shape>
          <o:OLEObject Type="Embed" ProgID="Equation.DSMT4" ShapeID="_x0000_i4866" DrawAspect="Content" ObjectID="_1687895141" r:id="rId74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23189748" w14:textId="77777777" w:rsidR="00BA0799" w:rsidRPr="00B26177" w:rsidRDefault="00BA0799" w:rsidP="00B26177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1707D21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lastRenderedPageBreak/>
        <w:t>Chọn B</w:t>
      </w:r>
    </w:p>
    <w:p w14:paraId="537D088B" w14:textId="3F428DFD" w:rsidR="00BA0799" w:rsidRPr="00B26177" w:rsidRDefault="00BA0799" w:rsidP="00B26177">
      <w:pPr>
        <w:spacing w:line="240" w:lineRule="auto"/>
        <w:ind w:left="992"/>
        <w:contextualSpacing/>
        <w:jc w:val="center"/>
        <w:rPr>
          <w:rFonts w:ascii="Chu Van An" w:eastAsia="Times New Rom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  <w:lang w:eastAsia="vi-VN"/>
        </w:rPr>
        <w:drawing>
          <wp:inline distT="0" distB="0" distL="0" distR="0" wp14:anchorId="17551E9A" wp14:editId="2B218045">
            <wp:extent cx="2389505" cy="238950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05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DA71E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Có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3660" w:dyaOrig="405" w14:anchorId="3783B48A">
          <v:shape id="_x0000_i4868" type="#_x0000_t75" style="width:182.7pt;height:20.4pt" o:ole="">
            <v:imagedata r:id="rId747" o:title=""/>
          </v:shape>
          <o:OLEObject Type="Embed" ProgID="Equation.DSMT4" ShapeID="_x0000_i4868" DrawAspect="Content" ObjectID="_1687895142" r:id="rId74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4CC12169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Có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3600" w:dyaOrig="405" w14:anchorId="52B1ED9F">
          <v:shape id="_x0000_i4869" type="#_x0000_t75" style="width:180pt;height:20.4pt" o:ole="">
            <v:imagedata r:id="rId749" o:title=""/>
          </v:shape>
          <o:OLEObject Type="Embed" ProgID="Equation.DSMT4" ShapeID="_x0000_i4869" DrawAspect="Content" ObjectID="_1687895143" r:id="rId75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282B8832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Có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3600" w:dyaOrig="405" w14:anchorId="0EF5BE49">
          <v:shape id="_x0000_i4870" type="#_x0000_t75" style="width:180pt;height:20.4pt" o:ole="">
            <v:imagedata r:id="rId751" o:title=""/>
          </v:shape>
          <o:OLEObject Type="Embed" ProgID="Equation.DSMT4" ShapeID="_x0000_i4870" DrawAspect="Content" ObjectID="_1687895144" r:id="rId75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2914B1D8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Suy ra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010" w:dyaOrig="630" w14:anchorId="0491C1FA">
          <v:shape id="_x0000_i4871" type="#_x0000_t75" style="width:100.55pt;height:31.25pt" o:ole="">
            <v:imagedata r:id="rId753" o:title=""/>
          </v:shape>
          <o:OLEObject Type="Embed" ProgID="Equation.DSMT4" ShapeID="_x0000_i4871" DrawAspect="Content" ObjectID="_1687895145" r:id="rId75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9F7707B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sz w:val="24"/>
          <w:szCs w:val="24"/>
        </w:rPr>
        <w:t>Cách 2.</w:t>
      </w:r>
    </w:p>
    <w:p w14:paraId="44A2DD53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4095" w:dyaOrig="630" w14:anchorId="66CB43EC">
          <v:shape id="_x0000_i4872" type="#_x0000_t75" style="width:204.45pt;height:31.25pt" o:ole="">
            <v:imagedata r:id="rId755" o:title=""/>
          </v:shape>
          <o:OLEObject Type="Embed" ProgID="Equation.DSMT4" ShapeID="_x0000_i4872" DrawAspect="Content" ObjectID="_1687895146" r:id="rId75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37118D4C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4050" w:dyaOrig="630" w14:anchorId="1EF9A61A">
          <v:shape id="_x0000_i4873" type="#_x0000_t75" style="width:202.4pt;height:31.25pt" o:ole="">
            <v:imagedata r:id="rId757" o:title=""/>
          </v:shape>
          <o:OLEObject Type="Embed" ProgID="Equation.DSMT4" ShapeID="_x0000_i4873" DrawAspect="Content" ObjectID="_1687895147" r:id="rId75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376675C6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4050" w:dyaOrig="630" w14:anchorId="6A660677">
          <v:shape id="_x0000_i4874" type="#_x0000_t75" style="width:202.4pt;height:31.25pt" o:ole="">
            <v:imagedata r:id="rId759" o:title=""/>
          </v:shape>
          <o:OLEObject Type="Embed" ProgID="Equation.DSMT4" ShapeID="_x0000_i4874" DrawAspect="Content" ObjectID="_1687895148" r:id="rId76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70C10C9C" w14:textId="77777777" w:rsidR="00BA0799" w:rsidRPr="00B26177" w:rsidRDefault="00BA0799" w:rsidP="00B26177">
      <w:pPr>
        <w:pStyle w:val="NoSpacing"/>
        <w:ind w:left="992"/>
        <w:rPr>
          <w:rFonts w:ascii="Chu Van An" w:hAnsi="Chu Van An" w:cs="Chu Van An"/>
          <w:b/>
          <w:color w:val="800080"/>
          <w:position w:val="-24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Nên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010" w:dyaOrig="630" w14:anchorId="6712E6F5">
          <v:shape id="_x0000_i4875" type="#_x0000_t75" style="width:100.55pt;height:31.25pt" o:ole="">
            <v:imagedata r:id="rId761" o:title=""/>
          </v:shape>
          <o:OLEObject Type="Embed" ProgID="Equation.DSMT4" ShapeID="_x0000_i4875" DrawAspect="Content" ObjectID="_1687895149" r:id="rId762"/>
        </w:object>
      </w:r>
      <w:r w:rsidRPr="00B26177">
        <w:rPr>
          <w:rFonts w:ascii="Chu Van An" w:hAnsi="Chu Van An" w:cs="Chu Van An"/>
          <w:sz w:val="24"/>
          <w:szCs w:val="24"/>
        </w:rPr>
        <w:t>. (không cần dựng thêm hình).</w:t>
      </w:r>
    </w:p>
    <w:p w14:paraId="390DBB27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1" w:name="TestQ"/>
      <w:r w:rsidRPr="00B26177">
        <w:rPr>
          <w:rFonts w:ascii="Chu Van An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60" w:dyaOrig="615" w14:anchorId="5B333C23">
          <v:shape id="_x0000_i4876" type="#_x0000_t75" style="width:48.25pt;height:30.55pt" o:ole="">
            <v:imagedata r:id="rId763" o:title=""/>
          </v:shape>
          <o:OLEObject Type="Embed" ProgID="Equation.DSMT4" ShapeID="_x0000_i4876" DrawAspect="Content" ObjectID="_1687895150" r:id="rId764"/>
        </w:object>
      </w:r>
      <w:r w:rsidRPr="00B26177">
        <w:rPr>
          <w:rFonts w:ascii="Chu Van An" w:hAnsi="Chu Van An" w:cs="Chu Van An"/>
          <w:sz w:val="24"/>
          <w:szCs w:val="24"/>
        </w:rPr>
        <w:t>. Khẳng định nào sau đây đúng?</w:t>
      </w:r>
      <w:bookmarkEnd w:id="1"/>
    </w:p>
    <w:p w14:paraId="5ED19205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2" w:name="TestD"/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57970393">
          <v:shape id="_x0000_i4877" type="#_x0000_t75" style="width:45.5pt;height:13.6pt" o:ole="">
            <v:imagedata r:id="rId765" o:title=""/>
          </v:shape>
          <o:OLEObject Type="Embed" ProgID="Equation.DSMT4" ShapeID="_x0000_i4877" DrawAspect="Content" ObjectID="_1687895151" r:id="rId76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bookmarkEnd w:id="2"/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3" w:name="TestA"/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5770F7B7">
          <v:shape id="_x0000_i4878" type="#_x0000_t75" style="width:45.5pt;height:13.6pt" o:ole="">
            <v:imagedata r:id="rId767" o:title=""/>
          </v:shape>
          <o:OLEObject Type="Embed" ProgID="Equation.DSMT4" ShapeID="_x0000_i4878" DrawAspect="Content" ObjectID="_1687895152" r:id="rId76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bookmarkEnd w:id="3"/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4" w:name="TestB"/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60" w:dyaOrig="615" w14:anchorId="23DC151A">
          <v:shape id="_x0000_i4879" type="#_x0000_t75" style="width:48.25pt;height:30.55pt" o:ole="">
            <v:imagedata r:id="rId769" o:title=""/>
          </v:shape>
          <o:OLEObject Type="Embed" ProgID="Equation.DSMT4" ShapeID="_x0000_i4879" DrawAspect="Content" ObjectID="_1687895153" r:id="rId77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bookmarkEnd w:id="4"/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5" w:name="TestC"/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60" w:dyaOrig="615" w14:anchorId="4D225652">
          <v:shape id="_x0000_i4880" type="#_x0000_t75" style="width:48.25pt;height:30.55pt" o:ole="">
            <v:imagedata r:id="rId771" o:title=""/>
          </v:shape>
          <o:OLEObject Type="Embed" ProgID="Equation.DSMT4" ShapeID="_x0000_i4880" DrawAspect="Content" ObjectID="_1687895154" r:id="rId77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bookmarkEnd w:id="5"/>
    </w:p>
    <w:p w14:paraId="28DBB544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bookmarkStart w:id="6" w:name="TestHDG"/>
      <w:r w:rsidRPr="00B26177">
        <w:rPr>
          <w:rFonts w:ascii="Chu Van An" w:hAnsi="Chu Van An" w:cs="Chu Van An"/>
          <w:b/>
          <w:sz w:val="24"/>
          <w:szCs w:val="24"/>
        </w:rPr>
        <w:t>Lời giải</w:t>
      </w:r>
    </w:p>
    <w:p w14:paraId="0FC5B751" w14:textId="77777777" w:rsidR="00BA0799" w:rsidRPr="00B26177" w:rsidRDefault="00BA0799" w:rsidP="00B2617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F164816" w14:textId="77777777" w:rsidR="00BA0799" w:rsidRPr="00B26177" w:rsidRDefault="00BA0799" w:rsidP="00B2617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 có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55" w14:anchorId="39565364">
          <v:shape id="_x0000_i4881" type="#_x0000_t75" style="width:27.85pt;height:12.9pt" o:ole="">
            <v:imagedata r:id="rId773" o:title=""/>
          </v:shape>
          <o:OLEObject Type="Embed" ProgID="Equation.DSMT4" ShapeID="_x0000_i4881" DrawAspect="Content" ObjectID="_1687895155" r:id="rId774"/>
        </w:objec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795" w:dyaOrig="615" w14:anchorId="3FCA07BB">
          <v:shape id="_x0000_i4882" type="#_x0000_t75" style="width:40.1pt;height:30.55pt" o:ole="">
            <v:imagedata r:id="rId775" o:title=""/>
          </v:shape>
          <o:OLEObject Type="Embed" ProgID="Equation.DSMT4" ShapeID="_x0000_i4882" DrawAspect="Content" ObjectID="_1687895156" r:id="rId776"/>
        </w:objec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15" w14:anchorId="44977A0F">
          <v:shape id="_x0000_i4883" type="#_x0000_t75" style="width:21.05pt;height:30.55pt" o:ole="">
            <v:imagedata r:id="rId777" o:title=""/>
          </v:shape>
          <o:OLEObject Type="Embed" ProgID="Equation.DSMT4" ShapeID="_x0000_i4883" DrawAspect="Content" ObjectID="_1687895157" r:id="rId77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bookmarkEnd w:id="6"/>
    </w:p>
    <w:p w14:paraId="04D84D89" w14:textId="77777777" w:rsidR="00BA0799" w:rsidRPr="00B26177" w:rsidRDefault="00BA0799" w:rsidP="00B26177">
      <w:pPr>
        <w:numPr>
          <w:ilvl w:val="0"/>
          <w:numId w:val="4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eastAsia="Calibri" w:hAnsi="Chu Van An" w:cs="Chu Van An"/>
          <w:sz w:val="24"/>
          <w:szCs w:val="24"/>
          <w:lang w:val="vi-VN"/>
        </w:rPr>
        <w:t xml:space="preserve">Biết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945" w:dyaOrig="615" w14:anchorId="02326539">
          <v:shape id="_x0000_i4884" type="#_x0000_t75" style="width:47.55pt;height:30.55pt" o:ole="">
            <v:imagedata r:id="rId779" o:title=""/>
          </v:shape>
          <o:OLEObject Type="Embed" ProgID="Equation.DSMT4" ShapeID="_x0000_i4884" DrawAspect="Content" ObjectID="_1687895158" r:id="rId780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405" w14:anchorId="6261F207">
          <v:shape id="_x0000_i4885" type="#_x0000_t75" style="width:82.2pt;height:20.4pt" o:ole="">
            <v:imagedata r:id="rId781" o:title=""/>
          </v:shape>
          <o:OLEObject Type="Embed" ProgID="Equation.DSMT4" ShapeID="_x0000_i4885" DrawAspect="Content" ObjectID="_1687895159" r:id="rId782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 xml:space="preserve">. Hỏi giá trị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70" w14:anchorId="628EEAD5">
          <v:shape id="_x0000_i4886" type="#_x0000_t75" style="width:29.2pt;height:13.6pt" o:ole="">
            <v:imagedata r:id="rId783" o:title=""/>
          </v:shape>
          <o:OLEObject Type="Embed" ProgID="Equation.DSMT4" ShapeID="_x0000_i4886" DrawAspect="Content" ObjectID="_1687895160" r:id="rId784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là bao nhiêu?</w:t>
      </w:r>
    </w:p>
    <w:p w14:paraId="79233691" w14:textId="77777777" w:rsidR="00BA0799" w:rsidRPr="00B26177" w:rsidRDefault="00BA0799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690" w:dyaOrig="690" w14:anchorId="1FD3DAA0">
          <v:shape id="_x0000_i4887" type="#_x0000_t75" style="width:34.65pt;height:34.65pt" o:ole="">
            <v:imagedata r:id="rId785" o:title=""/>
          </v:shape>
          <o:OLEObject Type="Embed" ProgID="Equation.DSMT4" ShapeID="_x0000_i4887" DrawAspect="Content" ObjectID="_1687895161" r:id="rId786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90" w14:anchorId="1D76FF86">
          <v:shape id="_x0000_i4888" type="#_x0000_t75" style="width:26.5pt;height:34.65pt" o:ole="">
            <v:imagedata r:id="rId787" o:title=""/>
          </v:shape>
          <o:OLEObject Type="Embed" ProgID="Equation.DSMT4" ShapeID="_x0000_i4888" DrawAspect="Content" ObjectID="_1687895162" r:id="rId788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2.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79357185">
          <v:shape id="_x0000_i4889" type="#_x0000_t75" style="width:14.95pt;height:13.6pt" o:ole="">
            <v:imagedata r:id="rId789" o:title=""/>
          </v:shape>
          <o:OLEObject Type="Embed" ProgID="Equation.DSMT4" ShapeID="_x0000_i4889" DrawAspect="Content" ObjectID="_1687895163" r:id="rId790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6F1428C" w14:textId="77777777" w:rsidR="00BA0799" w:rsidRPr="00B26177" w:rsidRDefault="00BA0799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0092E807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lastRenderedPageBreak/>
        <w:t>Chọn A</w:t>
      </w:r>
    </w:p>
    <w:p w14:paraId="1EDC0EFD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285" w14:anchorId="12510437">
          <v:shape id="_x0000_i4890" type="#_x0000_t75" style="width:72.7pt;height:14.25pt" o:ole="">
            <v:imagedata r:id="rId791" o:title=""/>
          </v:shape>
          <o:OLEObject Type="Embed" ProgID="Equation.DSMT4" ShapeID="_x0000_i4890" DrawAspect="Content" ObjectID="_1687895164" r:id="rId792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285" w14:anchorId="491B6010">
          <v:shape id="_x0000_i4891" type="#_x0000_t75" style="width:60.45pt;height:14.25pt" o:ole="">
            <v:imagedata r:id="rId793" o:title=""/>
          </v:shape>
          <o:OLEObject Type="Embed" ProgID="Equation.DSMT4" ShapeID="_x0000_i4891" DrawAspect="Content" ObjectID="_1687895165" r:id="rId794"/>
        </w:object>
      </w:r>
      <w:r w:rsidRPr="00B26177">
        <w:rPr>
          <w:rFonts w:ascii="Chu Van An" w:eastAsia="Times New Roman" w:hAnsi="Chu Van An" w:cs="Chu Van An"/>
          <w:position w:val="-8"/>
          <w:sz w:val="24"/>
          <w:szCs w:val="24"/>
        </w:rPr>
        <w:object w:dxaOrig="2295" w:dyaOrig="405" w14:anchorId="3A41147D">
          <v:shape id="_x0000_i4892" type="#_x0000_t75" style="width:114.8pt;height:20.4pt" o:ole="">
            <v:imagedata r:id="rId795" o:title=""/>
          </v:shape>
          <o:OLEObject Type="Embed" ProgID="Equation.DSMT4" ShapeID="_x0000_i4892" DrawAspect="Content" ObjectID="_1687895166" r:id="rId796"/>
        </w:object>
      </w:r>
      <w:r w:rsidRPr="00B26177">
        <w:rPr>
          <w:rFonts w:ascii="Chu Van An" w:eastAsia="Times New Roman" w:hAnsi="Chu Van An" w:cs="Chu Van An"/>
          <w:position w:val="-26"/>
          <w:sz w:val="24"/>
          <w:szCs w:val="24"/>
        </w:rPr>
        <w:object w:dxaOrig="1020" w:dyaOrig="690" w14:anchorId="6DBBCE9B">
          <v:shape id="_x0000_i4893" type="#_x0000_t75" style="width:50.95pt;height:34.65pt" o:ole="">
            <v:imagedata r:id="rId797" o:title=""/>
          </v:shape>
          <o:OLEObject Type="Embed" ProgID="Equation.DSMT4" ShapeID="_x0000_i4893" DrawAspect="Content" ObjectID="_1687895167" r:id="rId798"/>
        </w:objec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750" w:dyaOrig="690" w14:anchorId="58F21049">
          <v:shape id="_x0000_i4894" type="#_x0000_t75" style="width:37.35pt;height:34.65pt" o:ole="">
            <v:imagedata r:id="rId799" o:title=""/>
          </v:shape>
          <o:OLEObject Type="Embed" ProgID="Equation.DSMT4" ShapeID="_x0000_i4894" DrawAspect="Content" ObjectID="_1687895168" r:id="rId800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7B37CD75" w14:textId="77777777" w:rsidR="00BA0799" w:rsidRPr="00B26177" w:rsidRDefault="00BA0799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365" w:dyaOrig="615" w14:anchorId="5967A3A6">
          <v:shape id="_x0000_i4895" type="#_x0000_t75" style="width:67.9pt;height:30.55pt" o:ole="">
            <v:imagedata r:id="rId801" o:title=""/>
          </v:shape>
          <o:OLEObject Type="Embed" ProgID="Equation.DSMT4" ShapeID="_x0000_i4895" DrawAspect="Content" ObjectID="_1687895169" r:id="rId802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885" w:dyaOrig="690" w14:anchorId="77FDFD0E">
          <v:shape id="_x0000_i4896" type="#_x0000_t75" style="width:44.15pt;height:34.65pt" o:ole="">
            <v:imagedata r:id="rId803" o:title=""/>
          </v:shape>
          <o:OLEObject Type="Embed" ProgID="Equation.DSMT4" ShapeID="_x0000_i4896" DrawAspect="Content" ObjectID="_1687895170" r:id="rId804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4CA9D5ED" w14:textId="77777777" w:rsidR="00253050" w:rsidRPr="00B26177" w:rsidRDefault="00253050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5471A020">
                <wp:extent cx="6547104" cy="2913932"/>
                <wp:effectExtent l="0" t="19050" r="25400" b="2032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913932"/>
                          <a:chOff x="34611" y="0"/>
                          <a:chExt cx="6547104" cy="2762825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9056"/>
                            <a:ext cx="6547104" cy="248376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6C033" w14:textId="77777777" w:rsidR="00253050" w:rsidRPr="00812195" w:rsidRDefault="00253050" w:rsidP="00812195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5C82A36" w14:textId="77777777" w:rsidR="00253050" w:rsidRPr="00812195" w:rsidRDefault="00253050" w:rsidP="00812195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1219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1219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17251A5C" w14:textId="67B60A83" w:rsidR="00253050" w:rsidRPr="00812195" w:rsidRDefault="00BF50DC" w:rsidP="00812195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A6"/>
                              </w:r>
                              <w:r w:rsidR="00253050" w:rsidRPr="00812195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giá trị lượng giác đặc biệt</w:t>
                              </w:r>
                            </w:p>
                            <w:tbl>
                              <w:tblPr>
                                <w:tblStyle w:val="TableGrid"/>
                                <w:tblW w:w="10044" w:type="dxa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22"/>
                                <w:gridCol w:w="5022"/>
                              </w:tblGrid>
                              <w:tr w:rsidR="00253050" w:rsidRPr="00812195" w14:paraId="6E6E76BE" w14:textId="77777777" w:rsidTr="00BF50DC">
                                <w:trPr>
                                  <w:trHeight w:val="595"/>
                                </w:trPr>
                                <w:tc>
                                  <w:tcPr>
                                    <w:tcW w:w="5022" w:type="dxa"/>
                                  </w:tcPr>
                                  <w:p w14:paraId="0570F63F" w14:textId="77777777" w:rsidR="00253050" w:rsidRPr="00812195" w:rsidRDefault="00253050" w:rsidP="0081219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070" w:dyaOrig="495" w14:anchorId="4FC04072">
                                        <v:shape id="_x0000_i4316" type="#_x0000_t75" style="width:103.25pt;height:24.45pt" o:ole="">
                                          <v:imagedata r:id="rId258" o:title=""/>
                                        </v:shape>
                                        <o:OLEObject Type="Embed" ProgID="Equation.DSMT4" ShapeID="_x0000_i4316" DrawAspect="Content" ObjectID="_1687895648" r:id="rId8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022" w:type="dxa"/>
                                  </w:tcPr>
                                  <w:p w14:paraId="59A3728D" w14:textId="77777777" w:rsidR="00253050" w:rsidRPr="00812195" w:rsidRDefault="00253050" w:rsidP="0081219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070" w:dyaOrig="495" w14:anchorId="1D753D58">
                                        <v:shape id="_x0000_i4317" type="#_x0000_t75" style="width:103.25pt;height:24.45pt" o:ole="">
                                          <v:imagedata r:id="rId260" o:title=""/>
                                        </v:shape>
                                        <o:OLEObject Type="Embed" ProgID="Equation.DSMT4" ShapeID="_x0000_i4317" DrawAspect="Content" ObjectID="_1687895649" r:id="rId806"/>
                                      </w:object>
                                    </w:r>
                                  </w:p>
                                </w:tc>
                              </w:tr>
                              <w:tr w:rsidR="00253050" w:rsidRPr="00812195" w14:paraId="53D96482" w14:textId="77777777" w:rsidTr="00BF50DC">
                                <w:trPr>
                                  <w:trHeight w:val="595"/>
                                </w:trPr>
                                <w:tc>
                                  <w:tcPr>
                                    <w:tcW w:w="5022" w:type="dxa"/>
                                  </w:tcPr>
                                  <w:p w14:paraId="1ECE49F7" w14:textId="77777777" w:rsidR="00253050" w:rsidRPr="00812195" w:rsidRDefault="00253050" w:rsidP="0081219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085" w:dyaOrig="495" w14:anchorId="35BF09F9">
                                        <v:shape id="_x0000_i4318" type="#_x0000_t75" style="width:103.9pt;height:24.45pt" o:ole="">
                                          <v:imagedata r:id="rId262" o:title=""/>
                                        </v:shape>
                                        <o:OLEObject Type="Embed" ProgID="Equation.DSMT4" ShapeID="_x0000_i4318" DrawAspect="Content" ObjectID="_1687895650" r:id="rId80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022" w:type="dxa"/>
                                  </w:tcPr>
                                  <w:p w14:paraId="6AF854C8" w14:textId="77777777" w:rsidR="00253050" w:rsidRPr="00812195" w:rsidRDefault="00253050" w:rsidP="0081219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085" w:dyaOrig="495" w14:anchorId="7CEE675A">
                                        <v:shape id="_x0000_i4319" type="#_x0000_t75" style="width:103.9pt;height:24.45pt" o:ole="">
                                          <v:imagedata r:id="rId264" o:title=""/>
                                        </v:shape>
                                        <o:OLEObject Type="Embed" ProgID="Equation.DSMT4" ShapeID="_x0000_i4319" DrawAspect="Content" ObjectID="_1687895651" r:id="rId808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55F19FC6" w14:textId="0C85C14B" w:rsidR="00253050" w:rsidRPr="00812195" w:rsidRDefault="00BF50DC" w:rsidP="00812195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A6"/>
                              </w:r>
                              <w:r w:rsidRPr="0081219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Giá </w:t>
                              </w:r>
                              <w:r w:rsidR="00253050" w:rsidRPr="0081219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trị lượng giác của các góc bù nhau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04"/>
                                <w:gridCol w:w="5009"/>
                              </w:tblGrid>
                              <w:tr w:rsidR="00253050" w:rsidRPr="00812195" w14:paraId="5C06F7CA" w14:textId="77777777" w:rsidTr="00561302">
                                <w:tc>
                                  <w:tcPr>
                                    <w:tcW w:w="5220" w:type="dxa"/>
                                  </w:tcPr>
                                  <w:p w14:paraId="318B52E3" w14:textId="77777777" w:rsidR="00253050" w:rsidRPr="00812195" w:rsidRDefault="00253050" w:rsidP="0081219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115" w:dyaOrig="495" w14:anchorId="60FFD5FD">
                                        <v:shape id="_x0000_i1124" type="#_x0000_t75" style="width:105.95pt;height:24.45pt" o:ole="">
                                          <v:imagedata r:id="rId266" o:title=""/>
                                        </v:shape>
                                        <o:OLEObject Type="Embed" ProgID="Equation.DSMT4" ShapeID="_x0000_i1124" DrawAspect="Content" ObjectID="_1687895652" r:id="rId80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220" w:type="dxa"/>
                                  </w:tcPr>
                                  <w:p w14:paraId="48F78DC7" w14:textId="77777777" w:rsidR="00253050" w:rsidRPr="00812195" w:rsidRDefault="00253050" w:rsidP="0081219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370" w:dyaOrig="495" w14:anchorId="51C13322">
                                        <v:shape id="_x0000_i1125" type="#_x0000_t75" style="width:118.2pt;height:24.45pt" o:ole="">
                                          <v:imagedata r:id="rId268" o:title=""/>
                                        </v:shape>
                                        <o:OLEObject Type="Embed" ProgID="Equation.DSMT4" ShapeID="_x0000_i1125" DrawAspect="Content" ObjectID="_1687895653" r:id="rId810"/>
                                      </w:object>
                                    </w:r>
                                  </w:p>
                                </w:tc>
                              </w:tr>
                              <w:tr w:rsidR="00253050" w:rsidRPr="00812195" w14:paraId="2D9247C1" w14:textId="77777777" w:rsidTr="00561302">
                                <w:tc>
                                  <w:tcPr>
                                    <w:tcW w:w="5220" w:type="dxa"/>
                                  </w:tcPr>
                                  <w:p w14:paraId="125CDAD3" w14:textId="77777777" w:rsidR="00253050" w:rsidRPr="00812195" w:rsidRDefault="00253050" w:rsidP="0081219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340" w:dyaOrig="495" w14:anchorId="7BD39297">
                                        <v:shape id="_x0000_i1126" type="#_x0000_t75" style="width:116.85pt;height:24.45pt" o:ole="">
                                          <v:imagedata r:id="rId270" o:title=""/>
                                        </v:shape>
                                        <o:OLEObject Type="Embed" ProgID="Equation.DSMT4" ShapeID="_x0000_i1126" DrawAspect="Content" ObjectID="_1687895654" r:id="rId81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220" w:type="dxa"/>
                                  </w:tcPr>
                                  <w:p w14:paraId="0F438D59" w14:textId="77777777" w:rsidR="00253050" w:rsidRPr="00812195" w:rsidRDefault="00253050" w:rsidP="0081219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340" w:dyaOrig="495" w14:anchorId="7EAB92A1">
                                        <v:shape id="_x0000_i1128" type="#_x0000_t75" style="width:116.85pt;height:24.45pt" o:ole="">
                                          <v:imagedata r:id="rId272" o:title=""/>
                                        </v:shape>
                                        <o:OLEObject Type="Embed" ProgID="Equation.DSMT4" ShapeID="_x0000_i1128" DrawAspect="Content" ObjectID="_1687895655" r:id="rId812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A288699" w14:textId="77777777" w:rsidR="00253050" w:rsidRPr="00812195" w:rsidRDefault="00253050" w:rsidP="00812195">
                              <w:pPr>
                                <w:pStyle w:val="ListParagraph"/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43DA618" w14:textId="77777777" w:rsidR="00253050" w:rsidRPr="00812195" w:rsidRDefault="00253050" w:rsidP="00812195">
                              <w:pPr>
                                <w:pStyle w:val="ListParagraph"/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C199CE4" w14:textId="77777777" w:rsidR="00253050" w:rsidRPr="00812195" w:rsidRDefault="00253050" w:rsidP="00812195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C7F36D7" w14:textId="77777777" w:rsidR="00253050" w:rsidRPr="002F2C93" w:rsidRDefault="00253050" w:rsidP="00253050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Hai góc phụ nhau, hai góc bù nhau </w:t>
                                        </w:r>
                                      </w:p>
                                      <w:p w14:paraId="03FA6C33" w14:textId="77777777" w:rsidR="00253050" w:rsidRPr="00F64434" w:rsidRDefault="00253050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23" style="width:515.5pt;height:229.45pt;mso-position-horizontal-relative:char;mso-position-vertical-relative:line" coordorigin="346" coordsize="65471,27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">
                <v:shape id="Rectangle: Diagonal Corners Rounded 1" o:spid="_x0000_s1124" style="position:absolute;left:346;top:2790;width:65471;height:2483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78582;6547104,2460248;6532329,2483769;112179,2483769;0,2305187;0,23521;14775,0" o:connectangles="0,0,0,0,0,0,0,0,0" textboxrect="0,0,6435090,1533525"/>
                  <v:textbox>
                    <w:txbxContent>
                      <w:p w14:paraId="1AC6C033" w14:textId="77777777" w:rsidR="00253050" w:rsidRPr="00812195" w:rsidRDefault="00253050" w:rsidP="00812195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5C82A36" w14:textId="77777777" w:rsidR="00253050" w:rsidRPr="00812195" w:rsidRDefault="00253050" w:rsidP="00812195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1219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1219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1219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17251A5C" w14:textId="67B60A83" w:rsidR="00253050" w:rsidRPr="00812195" w:rsidRDefault="00BF50DC" w:rsidP="00812195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1219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A6"/>
                        </w:r>
                        <w:r w:rsidR="00253050" w:rsidRPr="00812195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giá trị lượng giác đặc biệt</w:t>
                        </w:r>
                      </w:p>
                      <w:tbl>
                        <w:tblPr>
                          <w:tblStyle w:val="TableGrid"/>
                          <w:tblW w:w="10044" w:type="dxa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22"/>
                          <w:gridCol w:w="5022"/>
                        </w:tblGrid>
                        <w:tr w:rsidR="00253050" w:rsidRPr="00812195" w14:paraId="6E6E76BE" w14:textId="77777777" w:rsidTr="00BF50DC">
                          <w:trPr>
                            <w:trHeight w:val="595"/>
                          </w:trPr>
                          <w:tc>
                            <w:tcPr>
                              <w:tcW w:w="5022" w:type="dxa"/>
                            </w:tcPr>
                            <w:p w14:paraId="0570F63F" w14:textId="77777777" w:rsidR="00253050" w:rsidRPr="00812195" w:rsidRDefault="00253050" w:rsidP="00812195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070" w:dyaOrig="495" w14:anchorId="4FC04072">
                                  <v:shape id="_x0000_i4316" type="#_x0000_t75" style="width:103.25pt;height:24.45pt" o:ole="">
                                    <v:imagedata r:id="rId258" o:title=""/>
                                  </v:shape>
                                  <o:OLEObject Type="Embed" ProgID="Equation.DSMT4" ShapeID="_x0000_i4316" DrawAspect="Content" ObjectID="_1687895648" r:id="rId813"/>
                                </w:object>
                              </w:r>
                            </w:p>
                          </w:tc>
                          <w:tc>
                            <w:tcPr>
                              <w:tcW w:w="5022" w:type="dxa"/>
                            </w:tcPr>
                            <w:p w14:paraId="59A3728D" w14:textId="77777777" w:rsidR="00253050" w:rsidRPr="00812195" w:rsidRDefault="00253050" w:rsidP="00812195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070" w:dyaOrig="495" w14:anchorId="1D753D58">
                                  <v:shape id="_x0000_i4317" type="#_x0000_t75" style="width:103.25pt;height:24.45pt" o:ole="">
                                    <v:imagedata r:id="rId260" o:title=""/>
                                  </v:shape>
                                  <o:OLEObject Type="Embed" ProgID="Equation.DSMT4" ShapeID="_x0000_i4317" DrawAspect="Content" ObjectID="_1687895649" r:id="rId814"/>
                                </w:object>
                              </w:r>
                            </w:p>
                          </w:tc>
                        </w:tr>
                        <w:tr w:rsidR="00253050" w:rsidRPr="00812195" w14:paraId="53D96482" w14:textId="77777777" w:rsidTr="00BF50DC">
                          <w:trPr>
                            <w:trHeight w:val="595"/>
                          </w:trPr>
                          <w:tc>
                            <w:tcPr>
                              <w:tcW w:w="5022" w:type="dxa"/>
                            </w:tcPr>
                            <w:p w14:paraId="1ECE49F7" w14:textId="77777777" w:rsidR="00253050" w:rsidRPr="00812195" w:rsidRDefault="00253050" w:rsidP="00812195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085" w:dyaOrig="495" w14:anchorId="35BF09F9">
                                  <v:shape id="_x0000_i4318" type="#_x0000_t75" style="width:103.9pt;height:24.45pt" o:ole="">
                                    <v:imagedata r:id="rId262" o:title=""/>
                                  </v:shape>
                                  <o:OLEObject Type="Embed" ProgID="Equation.DSMT4" ShapeID="_x0000_i4318" DrawAspect="Content" ObjectID="_1687895650" r:id="rId815"/>
                                </w:object>
                              </w:r>
                            </w:p>
                          </w:tc>
                          <w:tc>
                            <w:tcPr>
                              <w:tcW w:w="5022" w:type="dxa"/>
                            </w:tcPr>
                            <w:p w14:paraId="6AF854C8" w14:textId="77777777" w:rsidR="00253050" w:rsidRPr="00812195" w:rsidRDefault="00253050" w:rsidP="00812195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085" w:dyaOrig="495" w14:anchorId="7CEE675A">
                                  <v:shape id="_x0000_i4319" type="#_x0000_t75" style="width:103.9pt;height:24.45pt" o:ole="">
                                    <v:imagedata r:id="rId264" o:title=""/>
                                  </v:shape>
                                  <o:OLEObject Type="Embed" ProgID="Equation.DSMT4" ShapeID="_x0000_i4319" DrawAspect="Content" ObjectID="_1687895651" r:id="rId816"/>
                                </w:object>
                              </w:r>
                            </w:p>
                          </w:tc>
                        </w:tr>
                      </w:tbl>
                      <w:p w14:paraId="55F19FC6" w14:textId="0C85C14B" w:rsidR="00253050" w:rsidRPr="00812195" w:rsidRDefault="00BF50DC" w:rsidP="00812195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1219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A6"/>
                        </w:r>
                        <w:r w:rsidRPr="0081219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Giá </w:t>
                        </w:r>
                        <w:r w:rsidR="00253050" w:rsidRPr="0081219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trị lượng giác của các góc bù nhau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04"/>
                          <w:gridCol w:w="5009"/>
                        </w:tblGrid>
                        <w:tr w:rsidR="00253050" w:rsidRPr="00812195" w14:paraId="5C06F7CA" w14:textId="77777777" w:rsidTr="00561302">
                          <w:tc>
                            <w:tcPr>
                              <w:tcW w:w="5220" w:type="dxa"/>
                            </w:tcPr>
                            <w:p w14:paraId="318B52E3" w14:textId="77777777" w:rsidR="00253050" w:rsidRPr="00812195" w:rsidRDefault="00253050" w:rsidP="00812195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115" w:dyaOrig="495" w14:anchorId="60FFD5FD">
                                  <v:shape id="_x0000_i1124" type="#_x0000_t75" style="width:105.95pt;height:24.45pt" o:ole="">
                                    <v:imagedata r:id="rId266" o:title=""/>
                                  </v:shape>
                                  <o:OLEObject Type="Embed" ProgID="Equation.DSMT4" ShapeID="_x0000_i1124" DrawAspect="Content" ObjectID="_1687895652" r:id="rId817"/>
                                </w:object>
                              </w:r>
                            </w:p>
                          </w:tc>
                          <w:tc>
                            <w:tcPr>
                              <w:tcW w:w="5220" w:type="dxa"/>
                            </w:tcPr>
                            <w:p w14:paraId="48F78DC7" w14:textId="77777777" w:rsidR="00253050" w:rsidRPr="00812195" w:rsidRDefault="00253050" w:rsidP="00812195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370" w:dyaOrig="495" w14:anchorId="51C13322">
                                  <v:shape id="_x0000_i1125" type="#_x0000_t75" style="width:118.2pt;height:24.45pt" o:ole="">
                                    <v:imagedata r:id="rId268" o:title=""/>
                                  </v:shape>
                                  <o:OLEObject Type="Embed" ProgID="Equation.DSMT4" ShapeID="_x0000_i1125" DrawAspect="Content" ObjectID="_1687895653" r:id="rId818"/>
                                </w:object>
                              </w:r>
                            </w:p>
                          </w:tc>
                        </w:tr>
                        <w:tr w:rsidR="00253050" w:rsidRPr="00812195" w14:paraId="2D9247C1" w14:textId="77777777" w:rsidTr="00561302">
                          <w:tc>
                            <w:tcPr>
                              <w:tcW w:w="5220" w:type="dxa"/>
                            </w:tcPr>
                            <w:p w14:paraId="125CDAD3" w14:textId="77777777" w:rsidR="00253050" w:rsidRPr="00812195" w:rsidRDefault="00253050" w:rsidP="00812195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340" w:dyaOrig="495" w14:anchorId="7BD39297">
                                  <v:shape id="_x0000_i1126" type="#_x0000_t75" style="width:116.85pt;height:24.45pt" o:ole="">
                                    <v:imagedata r:id="rId270" o:title=""/>
                                  </v:shape>
                                  <o:OLEObject Type="Embed" ProgID="Equation.DSMT4" ShapeID="_x0000_i1126" DrawAspect="Content" ObjectID="_1687895654" r:id="rId819"/>
                                </w:object>
                              </w:r>
                            </w:p>
                          </w:tc>
                          <w:tc>
                            <w:tcPr>
                              <w:tcW w:w="5220" w:type="dxa"/>
                            </w:tcPr>
                            <w:p w14:paraId="0F438D59" w14:textId="77777777" w:rsidR="00253050" w:rsidRPr="00812195" w:rsidRDefault="00253050" w:rsidP="00812195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340" w:dyaOrig="495" w14:anchorId="7EAB92A1">
                                  <v:shape id="_x0000_i1128" type="#_x0000_t75" style="width:116.85pt;height:24.45pt" o:ole="">
                                    <v:imagedata r:id="rId272" o:title=""/>
                                  </v:shape>
                                  <o:OLEObject Type="Embed" ProgID="Equation.DSMT4" ShapeID="_x0000_i1128" DrawAspect="Content" ObjectID="_1687895655" r:id="rId820"/>
                                </w:object>
                              </w:r>
                            </w:p>
                          </w:tc>
                        </w:tr>
                      </w:tbl>
                      <w:p w14:paraId="0A288699" w14:textId="77777777" w:rsidR="00253050" w:rsidRPr="00812195" w:rsidRDefault="00253050" w:rsidP="00812195">
                        <w:pPr>
                          <w:pStyle w:val="ListParagraph"/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43DA618" w14:textId="77777777" w:rsidR="00253050" w:rsidRPr="00812195" w:rsidRDefault="00253050" w:rsidP="00812195">
                        <w:pPr>
                          <w:pStyle w:val="ListParagraph"/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4C199CE4" w14:textId="77777777" w:rsidR="00253050" w:rsidRPr="00812195" w:rsidRDefault="00253050" w:rsidP="00812195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83" o:spid="_x0000_s1125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26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27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28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286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29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30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31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C7F36D7" w14:textId="77777777" w:rsidR="00253050" w:rsidRPr="002F2C93" w:rsidRDefault="00253050" w:rsidP="00253050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Hai góc phụ nhau, hai góc bù nhau </w:t>
                                  </w:r>
                                </w:p>
                                <w:p w14:paraId="03FA6C33" w14:textId="77777777" w:rsidR="00253050" w:rsidRPr="00F64434" w:rsidRDefault="00253050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09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77777777" w:rsidR="00253050" w:rsidRPr="00B26177" w:rsidRDefault="00253050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F53BAC8" w14:textId="4007CDF2" w:rsidR="008D160D" w:rsidRPr="00B26177" w:rsidRDefault="00253050" w:rsidP="00B2617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1. </w:t>
      </w:r>
      <w:r w:rsidR="008D160D"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Cho </w:t>
      </w:r>
      <w:r w:rsidR="008D160D" w:rsidRPr="00B26177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202" w:dyaOrig="288" w14:anchorId="63B91341">
          <v:shape id="_x0000_i1129" type="#_x0000_t75" style="width:59.75pt;height:14.25pt" o:ole="">
            <v:imagedata r:id="rId821" o:title=""/>
          </v:shape>
          <o:OLEObject Type="Embed" ProgID="Equation.DSMT4" ShapeID="_x0000_i1129" DrawAspect="Content" ObjectID="_1687895171" r:id="rId822"/>
        </w:object>
      </w:r>
      <w:r w:rsidR="008D160D" w:rsidRPr="00B26177">
        <w:rPr>
          <w:rFonts w:ascii="Chu Van An" w:hAnsi="Chu Van An" w:cs="Chu Van An"/>
          <w:color w:val="000000" w:themeColor="text1"/>
          <w:sz w:val="24"/>
          <w:szCs w:val="24"/>
        </w:rPr>
        <w:t>. Khẳng định nào sau đây đúng?</w:t>
      </w:r>
    </w:p>
    <w:p w14:paraId="7A317114" w14:textId="77777777" w:rsidR="008D160D" w:rsidRPr="00B26177" w:rsidRDefault="008D160D" w:rsidP="00B2617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B26177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B26177">
        <w:rPr>
          <w:rFonts w:ascii="Chu Van An" w:hAnsi="Chu Van An" w:cs="Chu Van An"/>
          <w:color w:val="0000CC"/>
          <w:position w:val="-14"/>
          <w:sz w:val="24"/>
          <w:szCs w:val="24"/>
        </w:rPr>
        <w:object w:dxaOrig="2104" w:dyaOrig="388" w14:anchorId="4E249109">
          <v:shape id="_x0000_i1130" type="#_x0000_t75" style="width:105.3pt;height:19.7pt" o:ole="">
            <v:imagedata r:id="rId823" o:title=""/>
          </v:shape>
          <o:OLEObject Type="Embed" ProgID="Equation.DSMT4" ShapeID="_x0000_i1130" DrawAspect="Content" ObjectID="_1687895172" r:id="rId824"/>
        </w:object>
      </w:r>
      <w:r w:rsidRPr="00B26177">
        <w:rPr>
          <w:rFonts w:ascii="Chu Van An" w:hAnsi="Chu Van An" w:cs="Chu Van An"/>
          <w:color w:val="0000CC"/>
          <w:sz w:val="24"/>
          <w:szCs w:val="24"/>
        </w:rPr>
        <w:t>.</w:t>
      </w:r>
      <w:r w:rsidRPr="00B26177">
        <w:rPr>
          <w:rFonts w:ascii="Chu Van An" w:hAnsi="Chu Van An" w:cs="Chu Van An"/>
          <w:color w:val="0000CC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CC"/>
          <w:sz w:val="24"/>
          <w:szCs w:val="24"/>
          <w:u w:val="single"/>
        </w:rPr>
        <w:t>B</w:t>
      </w:r>
      <w:r w:rsidRPr="00B26177">
        <w:rPr>
          <w:rFonts w:ascii="Chu Van An" w:hAnsi="Chu Van An" w:cs="Chu Van An"/>
          <w:b/>
          <w:color w:val="0000CC"/>
          <w:sz w:val="24"/>
          <w:szCs w:val="24"/>
        </w:rPr>
        <w:t xml:space="preserve">. </w:t>
      </w:r>
      <w:r w:rsidRPr="00B26177">
        <w:rPr>
          <w:rFonts w:ascii="Chu Van An" w:hAnsi="Chu Van An" w:cs="Chu Van An"/>
          <w:color w:val="0000CC"/>
          <w:position w:val="-14"/>
          <w:sz w:val="24"/>
          <w:szCs w:val="24"/>
        </w:rPr>
        <w:object w:dxaOrig="1953" w:dyaOrig="388" w14:anchorId="6BDCD9BD">
          <v:shape id="_x0000_i1131" type="#_x0000_t75" style="width:97.15pt;height:19.7pt" o:ole="">
            <v:imagedata r:id="rId825" o:title=""/>
          </v:shape>
          <o:OLEObject Type="Embed" ProgID="Equation.DSMT4" ShapeID="_x0000_i1131" DrawAspect="Content" ObjectID="_1687895173" r:id="rId826"/>
        </w:object>
      </w:r>
      <w:r w:rsidRPr="00B26177">
        <w:rPr>
          <w:rFonts w:ascii="Chu Van An" w:hAnsi="Chu Van An" w:cs="Chu Van An"/>
          <w:color w:val="0000CC"/>
          <w:sz w:val="24"/>
          <w:szCs w:val="24"/>
        </w:rPr>
        <w:t>.</w:t>
      </w:r>
    </w:p>
    <w:p w14:paraId="55CC1828" w14:textId="0C5F8EE9" w:rsidR="008D160D" w:rsidRPr="00B26177" w:rsidRDefault="008D160D" w:rsidP="00B2617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CC"/>
          <w:sz w:val="24"/>
          <w:szCs w:val="24"/>
        </w:rPr>
      </w:pPr>
      <w:r w:rsidRPr="00B26177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B26177">
        <w:rPr>
          <w:rFonts w:ascii="Chu Van An" w:hAnsi="Chu Van An" w:cs="Chu Van An"/>
          <w:color w:val="0000CC"/>
          <w:position w:val="-14"/>
          <w:sz w:val="24"/>
          <w:szCs w:val="24"/>
        </w:rPr>
        <w:object w:dxaOrig="2066" w:dyaOrig="426" w14:anchorId="129A0ED7">
          <v:shape id="_x0000_i1132" type="#_x0000_t75" style="width:103.25pt;height:21.05pt" o:ole="">
            <v:imagedata r:id="rId827" o:title=""/>
          </v:shape>
          <o:OLEObject Type="Embed" ProgID="Equation.DSMT4" ShapeID="_x0000_i1132" DrawAspect="Content" ObjectID="_1687895174" r:id="rId828"/>
        </w:object>
      </w:r>
      <w:r w:rsidRPr="00B26177">
        <w:rPr>
          <w:rFonts w:ascii="Chu Van An" w:hAnsi="Chu Van An" w:cs="Chu Van An"/>
          <w:color w:val="0000CC"/>
          <w:sz w:val="24"/>
          <w:szCs w:val="24"/>
        </w:rPr>
        <w:t>.</w:t>
      </w:r>
      <w:r w:rsidRPr="00B26177">
        <w:rPr>
          <w:rFonts w:ascii="Chu Van An" w:hAnsi="Chu Van An" w:cs="Chu Van An"/>
          <w:color w:val="0000CC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B26177">
        <w:rPr>
          <w:rFonts w:ascii="Chu Van An" w:hAnsi="Chu Van An" w:cs="Chu Van An"/>
          <w:color w:val="0000CC"/>
          <w:position w:val="-14"/>
          <w:sz w:val="24"/>
          <w:szCs w:val="24"/>
        </w:rPr>
        <w:object w:dxaOrig="2104" w:dyaOrig="401" w14:anchorId="3B38063A">
          <v:shape id="_x0000_i1133" type="#_x0000_t75" style="width:105.3pt;height:20.4pt" o:ole="">
            <v:imagedata r:id="rId829" o:title=""/>
          </v:shape>
          <o:OLEObject Type="Embed" ProgID="Equation.DSMT4" ShapeID="_x0000_i1133" DrawAspect="Content" ObjectID="_1687895175" r:id="rId830"/>
        </w:object>
      </w:r>
      <w:r w:rsidRPr="00B26177">
        <w:rPr>
          <w:rFonts w:ascii="Chu Van An" w:hAnsi="Chu Van An" w:cs="Chu Van An"/>
          <w:color w:val="0000CC"/>
          <w:sz w:val="24"/>
          <w:szCs w:val="24"/>
        </w:rPr>
        <w:t>.</w:t>
      </w:r>
    </w:p>
    <w:p w14:paraId="2274ADD9" w14:textId="7390597C" w:rsidR="00253050" w:rsidRPr="00B26177" w:rsidRDefault="008D160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53050"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198599A" w14:textId="73503609" w:rsidR="008D160D" w:rsidRPr="00B26177" w:rsidRDefault="0054492D" w:rsidP="00B26177">
      <w:pPr>
        <w:spacing w:line="240" w:lineRule="auto"/>
        <w:ind w:left="426"/>
        <w:rPr>
          <w:rFonts w:ascii="Chu Van An" w:hAnsi="Chu Van An" w:cs="Chu Van An"/>
          <w:color w:val="00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t>`</w:t>
      </w:r>
      <w:r w:rsidR="00253050"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sym w:font="Wingdings" w:char="F09F"/>
      </w:r>
      <w:r w:rsidR="00253050"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  <w:r w:rsidR="008D160D" w:rsidRPr="00B26177">
        <w:rPr>
          <w:rFonts w:ascii="Chu Van An" w:hAnsi="Chu Van An" w:cs="Chu Van An"/>
          <w:color w:val="000000"/>
          <w:sz w:val="24"/>
          <w:szCs w:val="24"/>
        </w:rPr>
        <w:t xml:space="preserve">Vì </w:t>
      </w:r>
      <w:r w:rsidR="008D160D" w:rsidRPr="00B26177">
        <w:rPr>
          <w:rFonts w:ascii="Chu Van An" w:hAnsi="Chu Van An" w:cs="Chu Van An"/>
          <w:position w:val="-6"/>
          <w:sz w:val="24"/>
          <w:szCs w:val="24"/>
        </w:rPr>
        <w:object w:dxaOrig="240" w:dyaOrig="225" w14:anchorId="5C1AE973">
          <v:shape id="_x0000_i1134" type="#_x0000_t75" style="width:12.25pt;height:11.55pt" o:ole="">
            <v:imagedata r:id="rId831" o:title=""/>
          </v:shape>
          <o:OLEObject Type="Embed" ProgID="Equation.DSMT4" ShapeID="_x0000_i1134" DrawAspect="Content" ObjectID="_1687895176" r:id="rId832"/>
        </w:object>
      </w:r>
      <w:r w:rsidR="008D160D" w:rsidRPr="00B26177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="008D160D" w:rsidRPr="00B26177">
        <w:rPr>
          <w:rFonts w:ascii="Chu Van An" w:hAnsi="Chu Van An" w:cs="Chu Van An"/>
          <w:position w:val="-14"/>
          <w:sz w:val="24"/>
          <w:szCs w:val="24"/>
        </w:rPr>
        <w:object w:dxaOrig="915" w:dyaOrig="405" w14:anchorId="0F7AB5AD">
          <v:shape id="_x0000_i1135" type="#_x0000_t75" style="width:45.5pt;height:20.4pt" o:ole="">
            <v:imagedata r:id="rId833" o:title=""/>
          </v:shape>
          <o:OLEObject Type="Embed" ProgID="Equation.DSMT4" ShapeID="_x0000_i1135" DrawAspect="Content" ObjectID="_1687895177" r:id="rId834"/>
        </w:object>
      </w:r>
      <w:r w:rsidR="008D160D" w:rsidRPr="00B26177">
        <w:rPr>
          <w:rFonts w:ascii="Chu Van An" w:hAnsi="Chu Van An" w:cs="Chu Van An"/>
          <w:color w:val="000000"/>
          <w:sz w:val="24"/>
          <w:szCs w:val="24"/>
        </w:rPr>
        <w:t xml:space="preserve"> là hai cung phụ nhau nên theo tính chất giá trị lượng giác của hai cung phụ nhau ta có đáp án B đúng.</w:t>
      </w:r>
    </w:p>
    <w:p w14:paraId="64E9F50D" w14:textId="1604B260" w:rsidR="008D160D" w:rsidRPr="00B26177" w:rsidRDefault="008D160D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64AA2CA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eastAsia="Calibri" w:hAnsi="Chu Van An" w:cs="Chu Van An"/>
          <w:sz w:val="24"/>
          <w:szCs w:val="24"/>
          <w:lang w:val="sv-SE"/>
        </w:rPr>
        <w:t>Tính</w: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B26177">
        <w:rPr>
          <w:rFonts w:ascii="Chu Van An" w:eastAsia="Calibri" w:hAnsi="Chu Van An" w:cs="Chu Van An"/>
          <w:sz w:val="24"/>
          <w:szCs w:val="24"/>
          <w:lang w:val="sv-SE"/>
        </w:rPr>
        <w:t>giá</w: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 xml:space="preserve"> trị biểu thức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3375" w:dyaOrig="285" w14:anchorId="5A25251F">
          <v:shape id="_x0000_i6632" type="#_x0000_t75" style="width:168.45pt;height:14.25pt" o:ole="">
            <v:imagedata r:id="rId835" o:title=""/>
          </v:shape>
          <o:OLEObject Type="Embed" ProgID="Equation.DSMT4" ShapeID="_x0000_i6632" DrawAspect="Content" ObjectID="_1687895178" r:id="rId836"/>
        </w:object>
      </w:r>
    </w:p>
    <w:p w14:paraId="0854134D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70" w14:anchorId="5E0DEA7B">
          <v:shape id="_x0000_i6633" type="#_x0000_t75" style="width:27.85pt;height:13.6pt" o:ole="">
            <v:imagedata r:id="rId837" o:title=""/>
          </v:shape>
          <o:OLEObject Type="Embed" ProgID="Equation.DSMT4" ShapeID="_x0000_i6633" DrawAspect="Content" ObjectID="_1687895179" r:id="rId838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56E950D1">
          <v:shape id="_x0000_i6634" type="#_x0000_t75" style="width:30.55pt;height:14.25pt" o:ole="">
            <v:imagedata r:id="rId839" o:title=""/>
          </v:shape>
          <o:OLEObject Type="Embed" ProgID="Equation.DSMT4" ShapeID="_x0000_i6634" DrawAspect="Content" ObjectID="_1687895180" r:id="rId840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8"/>
          <w:sz w:val="24"/>
          <w:szCs w:val="24"/>
        </w:rPr>
        <w:object w:dxaOrig="750" w:dyaOrig="360" w14:anchorId="4FCE3D7D">
          <v:shape id="_x0000_i6635" type="#_x0000_t75" style="width:37.35pt;height:18.35pt" o:ole="">
            <v:imagedata r:id="rId841" o:title=""/>
          </v:shape>
          <o:OLEObject Type="Embed" ProgID="Equation.DSMT4" ShapeID="_x0000_i6635" DrawAspect="Content" ObjectID="_1687895181" r:id="rId842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8"/>
          <w:sz w:val="24"/>
          <w:szCs w:val="24"/>
        </w:rPr>
        <w:object w:dxaOrig="900" w:dyaOrig="360" w14:anchorId="3619BCE7">
          <v:shape id="_x0000_i6636" type="#_x0000_t75" style="width:44.85pt;height:18.35pt" o:ole="">
            <v:imagedata r:id="rId843" o:title=""/>
          </v:shape>
          <o:OLEObject Type="Embed" ProgID="Equation.DSMT4" ShapeID="_x0000_i6636" DrawAspect="Content" ObjectID="_1687895182" r:id="rId844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C752460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eastAsia="Times New Roman" w:hAnsi="Chu Van An" w:cs="Chu Van An"/>
          <w:color w:val="0033CC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55014194" w14:textId="77777777" w:rsidR="00F30917" w:rsidRPr="00B26177" w:rsidRDefault="00F30917" w:rsidP="00B26177">
      <w:pPr>
        <w:spacing w:line="240" w:lineRule="auto"/>
        <w:ind w:left="992"/>
        <w:jc w:val="both"/>
        <w:rPr>
          <w:rFonts w:ascii="Chu Van An" w:eastAsia="SimSun" w:hAnsi="Chu Van An" w:cs="Chu Van An"/>
          <w:b/>
          <w:color w:val="000099"/>
          <w:sz w:val="24"/>
          <w:szCs w:val="24"/>
          <w:lang w:val="pt-BR" w:eastAsia="zh-CN"/>
        </w:rPr>
      </w:pPr>
      <w:r w:rsidRPr="00B26177">
        <w:rPr>
          <w:rFonts w:ascii="Chu Van An" w:eastAsia="SimSun" w:hAnsi="Chu Van An" w:cs="Chu Van An"/>
          <w:b/>
          <w:color w:val="000099"/>
          <w:sz w:val="24"/>
          <w:szCs w:val="24"/>
          <w:lang w:val="pt-BR" w:eastAsia="zh-CN"/>
        </w:rPr>
        <w:t>Chọn A</w:t>
      </w:r>
    </w:p>
    <w:p w14:paraId="2C3DA847" w14:textId="77777777" w:rsidR="00F30917" w:rsidRPr="00B26177" w:rsidRDefault="00F30917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pt-BR"/>
        </w:rPr>
      </w:pP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Ta có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760" w:dyaOrig="300" w14:anchorId="1470B141">
          <v:shape id="_x0000_i6637" type="#_x0000_t75" style="width:4in;height:14.95pt" o:ole="">
            <v:imagedata r:id="rId845" o:title=""/>
          </v:shape>
          <o:OLEObject Type="Embed" ProgID="Equation.DSMT4" ShapeID="_x0000_i6637" DrawAspect="Content" ObjectID="_1687895183" r:id="rId846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546D79A4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sz w:val="24"/>
          <w:szCs w:val="24"/>
          <w:lang w:val="nl-NL"/>
        </w:rPr>
        <w:t xml:space="preserve">Biết </w:t>
      </w:r>
      <w:r w:rsidRPr="00B2617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424CBB18">
          <v:shape id="_x0000_i6638" type="#_x0000_t75" style="width:40.75pt;height:16.3pt" o:ole="">
            <v:imagedata r:id="rId847" o:title=""/>
          </v:shape>
          <o:OLEObject Type="Embed" ProgID="Equation.DSMT4" ShapeID="_x0000_i6638" DrawAspect="Content" ObjectID="_1687895184" r:id="rId848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 xml:space="preserve"> là ba góc của tam giác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4B24F34">
          <v:shape id="_x0000_i6639" type="#_x0000_t75" style="width:28.55pt;height:13.6pt" o:ole="">
            <v:imagedata r:id="rId849" o:title=""/>
          </v:shape>
          <o:OLEObject Type="Embed" ProgID="Equation.DSMT4" ShapeID="_x0000_i6639" DrawAspect="Content" ObjectID="_1687895185" r:id="rId850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 xml:space="preserve">, mệnh đề nào sau đây là </w:t>
      </w:r>
      <w:r w:rsidRPr="00B26177">
        <w:rPr>
          <w:rFonts w:ascii="Chu Van An" w:hAnsi="Chu Van An" w:cs="Chu Van An"/>
          <w:b/>
          <w:sz w:val="24"/>
          <w:szCs w:val="24"/>
          <w:lang w:val="nl-NL"/>
        </w:rPr>
        <w:t>đúng</w:t>
      </w:r>
      <w:r w:rsidRPr="00B26177">
        <w:rPr>
          <w:rFonts w:ascii="Chu Van An" w:hAnsi="Chu Van An" w:cs="Chu Van An"/>
          <w:sz w:val="24"/>
          <w:szCs w:val="24"/>
          <w:lang w:val="nl-NL"/>
        </w:rPr>
        <w:t>?</w:t>
      </w:r>
    </w:p>
    <w:p w14:paraId="06E07E38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390" w14:anchorId="17953C4F">
          <v:shape id="_x0000_i6640" type="#_x0000_t75" style="width:92.4pt;height:19.7pt" o:ole="">
            <v:imagedata r:id="rId851" o:title=""/>
          </v:shape>
          <o:OLEObject Type="Embed" ProgID="Equation.DSMT4" ShapeID="_x0000_i6640" DrawAspect="Content" ObjectID="_1687895186" r:id="rId852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390" w14:anchorId="533761F0">
          <v:shape id="_x0000_i6641" type="#_x0000_t75" style="width:101.9pt;height:19.7pt" o:ole="">
            <v:imagedata r:id="rId853" o:title=""/>
          </v:shape>
          <o:OLEObject Type="Embed" ProgID="Equation.DSMT4" ShapeID="_x0000_i6641" DrawAspect="Content" ObjectID="_1687895187" r:id="rId854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</w:t>
      </w:r>
    </w:p>
    <w:p w14:paraId="6D56E490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1830" w:dyaOrig="390" w14:anchorId="0EB519B8">
          <v:shape id="_x0000_i6642" type="#_x0000_t75" style="width:91.7pt;height:19.7pt" o:ole="">
            <v:imagedata r:id="rId855" o:title=""/>
          </v:shape>
          <o:OLEObject Type="Embed" ProgID="Equation.DSMT4" ShapeID="_x0000_i6642" DrawAspect="Content" ObjectID="_1687895188" r:id="rId856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2010" w:dyaOrig="390" w14:anchorId="54A8600A">
          <v:shape id="_x0000_i6643" type="#_x0000_t75" style="width:100.55pt;height:19.7pt" o:ole="">
            <v:imagedata r:id="rId857" o:title=""/>
          </v:shape>
          <o:OLEObject Type="Embed" ProgID="Equation.DSMT4" ShapeID="_x0000_i6643" DrawAspect="Content" ObjectID="_1687895189" r:id="rId858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</w:t>
      </w:r>
    </w:p>
    <w:p w14:paraId="398B4753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2F3BFAEB" w14:textId="77777777" w:rsidR="00F30917" w:rsidRPr="00B26177" w:rsidRDefault="00F30917" w:rsidP="00B26177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33CC"/>
          <w:sz w:val="24"/>
          <w:szCs w:val="24"/>
          <w:lang w:val="nl-NL"/>
        </w:rPr>
        <w:lastRenderedPageBreak/>
        <w:t>Chọn B</w:t>
      </w:r>
    </w:p>
    <w:p w14:paraId="2B15D2F4" w14:textId="77777777" w:rsidR="00F30917" w:rsidRPr="00B26177" w:rsidRDefault="00F30917" w:rsidP="00B26177">
      <w:pPr>
        <w:pStyle w:val="ListParagraph"/>
        <w:shd w:val="clear" w:color="auto" w:fill="FFFFFF" w:themeFill="background1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sz w:val="24"/>
          <w:szCs w:val="24"/>
          <w:lang w:val="nl-NL"/>
        </w:rPr>
        <w:t xml:space="preserve">Xét phương án A: </w:t>
      </w:r>
      <w:r w:rsidRPr="00B26177">
        <w:rPr>
          <w:rFonts w:ascii="Chu Van An" w:eastAsia="Calibri" w:hAnsi="Chu Van An" w:cs="Chu Van An"/>
          <w:position w:val="-14"/>
          <w:sz w:val="24"/>
          <w:szCs w:val="24"/>
        </w:rPr>
        <w:object w:dxaOrig="3810" w:dyaOrig="390" w14:anchorId="5A794250">
          <v:shape id="_x0000_i6644" type="#_x0000_t75" style="width:190.2pt;height:19.7pt" o:ole="">
            <v:imagedata r:id="rId859" o:title=""/>
          </v:shape>
          <o:OLEObject Type="Embed" ProgID="Equation.DSMT4" ShapeID="_x0000_i6644" DrawAspect="Content" ObjectID="_1687895190" r:id="rId860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A sai.</w:t>
      </w:r>
    </w:p>
    <w:p w14:paraId="7F4A9C59" w14:textId="77777777" w:rsidR="00F30917" w:rsidRPr="00B26177" w:rsidRDefault="00F30917" w:rsidP="00B26177">
      <w:pPr>
        <w:pStyle w:val="ListParagraph"/>
        <w:shd w:val="clear" w:color="auto" w:fill="FFFFFF" w:themeFill="background1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sz w:val="24"/>
          <w:szCs w:val="24"/>
          <w:lang w:val="nl-NL"/>
        </w:rPr>
        <w:t xml:space="preserve">Xét phương án B: </w:t>
      </w:r>
      <w:r w:rsidRPr="00B26177">
        <w:rPr>
          <w:rFonts w:ascii="Chu Van An" w:eastAsia="Calibri" w:hAnsi="Chu Van An" w:cs="Chu Van An"/>
          <w:position w:val="-14"/>
          <w:sz w:val="24"/>
          <w:szCs w:val="24"/>
        </w:rPr>
        <w:object w:dxaOrig="3375" w:dyaOrig="390" w14:anchorId="78F1D95E">
          <v:shape id="_x0000_i6645" type="#_x0000_t75" style="width:168.45pt;height:19.7pt" o:ole="">
            <v:imagedata r:id="rId861" o:title=""/>
          </v:shape>
          <o:OLEObject Type="Embed" ProgID="Equation.DSMT4" ShapeID="_x0000_i6645" DrawAspect="Content" ObjectID="_1687895191" r:id="rId862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 Vậy B đúng.</w:t>
      </w:r>
    </w:p>
    <w:p w14:paraId="6C5D0DFF" w14:textId="77777777" w:rsidR="00F30917" w:rsidRPr="00B26177" w:rsidRDefault="00F30917" w:rsidP="00B26177">
      <w:pPr>
        <w:pStyle w:val="ListParagraph"/>
        <w:shd w:val="clear" w:color="auto" w:fill="FFFFFF" w:themeFill="background1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sz w:val="24"/>
          <w:szCs w:val="24"/>
          <w:lang w:val="nl-NL"/>
        </w:rPr>
        <w:t xml:space="preserve">Xét phương án C: </w:t>
      </w:r>
      <w:r w:rsidRPr="00B26177">
        <w:rPr>
          <w:rFonts w:ascii="Chu Van An" w:eastAsia="Calibri" w:hAnsi="Chu Van An" w:cs="Chu Van An"/>
          <w:position w:val="-14"/>
          <w:sz w:val="24"/>
          <w:szCs w:val="24"/>
        </w:rPr>
        <w:object w:dxaOrig="3750" w:dyaOrig="390" w14:anchorId="712CD0F9">
          <v:shape id="_x0000_i6646" type="#_x0000_t75" style="width:187.45pt;height:19.7pt" o:ole="">
            <v:imagedata r:id="rId863" o:title=""/>
          </v:shape>
          <o:OLEObject Type="Embed" ProgID="Equation.DSMT4" ShapeID="_x0000_i6646" DrawAspect="Content" ObjectID="_1687895192" r:id="rId864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C sai.</w:t>
      </w:r>
    </w:p>
    <w:p w14:paraId="48EEDFA8" w14:textId="77777777" w:rsidR="00F30917" w:rsidRPr="00B26177" w:rsidRDefault="00F30917" w:rsidP="00B26177">
      <w:pPr>
        <w:pStyle w:val="ListParagraph"/>
        <w:shd w:val="clear" w:color="auto" w:fill="FFFFFF" w:themeFill="background1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sz w:val="24"/>
          <w:szCs w:val="24"/>
          <w:lang w:val="nl-NL"/>
        </w:rPr>
        <w:t xml:space="preserve">Xét phương án D: </w:t>
      </w:r>
      <w:r w:rsidRPr="00B26177">
        <w:rPr>
          <w:rFonts w:ascii="Chu Van An" w:eastAsia="Calibri" w:hAnsi="Chu Van An" w:cs="Chu Van An"/>
          <w:position w:val="-14"/>
          <w:sz w:val="24"/>
          <w:szCs w:val="24"/>
        </w:rPr>
        <w:object w:dxaOrig="3510" w:dyaOrig="390" w14:anchorId="5F59DAF7">
          <v:shape id="_x0000_i6647" type="#_x0000_t75" style="width:175.25pt;height:19.7pt" o:ole="">
            <v:imagedata r:id="rId865" o:title=""/>
          </v:shape>
          <o:OLEObject Type="Embed" ProgID="Equation.DSMT4" ShapeID="_x0000_i6647" DrawAspect="Content" ObjectID="_1687895193" r:id="rId866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D sai.</w:t>
      </w:r>
    </w:p>
    <w:p w14:paraId="0F06F8CA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>Cho</w:t>
      </w:r>
      <w:r w:rsidRPr="00B26177">
        <w:rPr>
          <w:rFonts w:ascii="Chu Van An" w:hAnsi="Chu Van An" w:cs="Chu Van An"/>
          <w:color w:val="0000FF"/>
          <w:sz w:val="24"/>
          <w:szCs w:val="24"/>
          <w:lang w:val="vi-VN"/>
        </w:rPr>
        <w:t xml:space="preserve"> </w:t>
      </w:r>
      <w:r w:rsidRPr="00B2617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245" w:dyaOrig="315" w14:anchorId="15320EF9">
          <v:shape id="_x0000_i6648" type="#_x0000_t75" style="width:62.5pt;height:15.6pt" o:ole="">
            <v:imagedata r:id="rId867" o:title=""/>
          </v:shape>
          <o:OLEObject Type="Embed" ProgID="Equation.DSMT4" ShapeID="_x0000_i6648" DrawAspect="Content" ObjectID="_1687895194" r:id="rId868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 Khẳng định nào sau đây đúng?</w:t>
      </w:r>
    </w:p>
    <w:p w14:paraId="19831F2C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2040" w:dyaOrig="435" w14:anchorId="3C7526BF">
          <v:shape id="_x0000_i6649" type="#_x0000_t75" style="width:101.9pt;height:21.75pt" o:ole="">
            <v:imagedata r:id="rId869" o:title=""/>
          </v:shape>
          <o:OLEObject Type="Embed" ProgID="Equation.DSMT4" ShapeID="_x0000_i6649" DrawAspect="Content" ObjectID="_1687895195" r:id="rId870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>B.</w:t>
      </w:r>
    </w:p>
    <w:p w14:paraId="564FA0E4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B2617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2205" w:dyaOrig="435" w14:anchorId="755C4161">
          <v:shape id="_x0000_i6650" type="#_x0000_t75" style="width:110.05pt;height:21.75pt" o:ole="">
            <v:imagedata r:id="rId871" o:title=""/>
          </v:shape>
          <o:OLEObject Type="Embed" ProgID="Equation.DSMT4" ShapeID="_x0000_i6650" DrawAspect="Content" ObjectID="_1687895196" r:id="rId872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2040" w:dyaOrig="435" w14:anchorId="6F4517D4">
          <v:shape id="_x0000_i6651" type="#_x0000_t75" style="width:101.9pt;height:21.75pt" o:ole="">
            <v:imagedata r:id="rId873" o:title=""/>
          </v:shape>
          <o:OLEObject Type="Embed" ProgID="Equation.DSMT4" ShapeID="_x0000_i6651" DrawAspect="Content" ObjectID="_1687895197" r:id="rId874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7DC36BA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662C46A0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sz w:val="24"/>
          <w:szCs w:val="24"/>
          <w:lang w:val="vi-VN"/>
        </w:rPr>
        <w:t>Chọn C</w:t>
      </w:r>
    </w:p>
    <w:p w14:paraId="4B9E45C9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B26177">
        <w:rPr>
          <w:rFonts w:ascii="Chu Van An" w:eastAsia="Times New Roman" w:hAnsi="Chu Van An" w:cs="Chu Van An"/>
          <w:color w:val="000000"/>
          <w:position w:val="-18"/>
          <w:sz w:val="24"/>
          <w:szCs w:val="24"/>
        </w:rPr>
        <w:object w:dxaOrig="6135" w:dyaOrig="480" w14:anchorId="48B007F1">
          <v:shape id="_x0000_i6652" type="#_x0000_t75" style="width:307pt;height:23.75pt" o:ole="">
            <v:imagedata r:id="rId875" o:title=""/>
          </v:shape>
          <o:OLEObject Type="Embed" ProgID="Equation.DSMT4" ShapeID="_x0000_i6652" DrawAspect="Content" ObjectID="_1687895198" r:id="rId876"/>
        </w:object>
      </w:r>
      <w:r w:rsidRPr="00B2617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11E80BCF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Giá trị </w:t>
      </w:r>
      <w:r w:rsidRPr="00B26177">
        <w:rPr>
          <w:rFonts w:ascii="Chu Van An" w:eastAsia="Times New Roman" w:hAnsi="Chu Van An" w:cs="Chu Van An"/>
          <w:position w:val="-8"/>
          <w:sz w:val="24"/>
          <w:szCs w:val="24"/>
        </w:rPr>
        <w:object w:dxaOrig="1665" w:dyaOrig="330" w14:anchorId="242D7FFE">
          <v:shape id="_x0000_i6653" type="#_x0000_t75" style="width:83.55pt;height:16.3pt" o:ole="">
            <v:imagedata r:id="rId877" o:title=""/>
          </v:shape>
          <o:OLEObject Type="Embed" ProgID="Equation.DSMT4" ShapeID="_x0000_i6653" DrawAspect="Content" ObjectID="_1687895199" r:id="rId878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bằng bao nhiêu?</w:t>
      </w:r>
    </w:p>
    <w:p w14:paraId="0E19CB3C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375" w:dyaOrig="345" w14:anchorId="00940C25">
          <v:shape id="_x0000_i6654" type="#_x0000_t75" style="width:19pt;height:17pt" o:ole="">
            <v:imagedata r:id="rId879" o:title=""/>
          </v:shape>
          <o:OLEObject Type="Embed" ProgID="Equation.DSMT4" ShapeID="_x0000_i6654" DrawAspect="Content" ObjectID="_1687895200" r:id="rId88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360" w:dyaOrig="360" w14:anchorId="4AA284E3">
          <v:shape id="_x0000_i6655" type="#_x0000_t75" style="width:18.35pt;height:18.35pt" o:ole="">
            <v:imagedata r:id="rId881" o:title=""/>
          </v:shape>
          <o:OLEObject Type="Embed" ProgID="Equation.DSMT4" ShapeID="_x0000_i6655" DrawAspect="Content" ObjectID="_1687895201" r:id="rId88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color w:val="000000"/>
          <w:position w:val="-8"/>
          <w:sz w:val="24"/>
          <w:szCs w:val="24"/>
        </w:rPr>
        <w:object w:dxaOrig="195" w:dyaOrig="285" w14:anchorId="57D0E111">
          <v:shape id="_x0000_i6656" type="#_x0000_t75" style="width:9.5pt;height:14.25pt" o:ole="">
            <v:imagedata r:id="rId883" o:title=""/>
          </v:shape>
          <o:OLEObject Type="Embed" ProgID="Equation.DSMT4" ShapeID="_x0000_i6656" DrawAspect="Content" ObjectID="_1687895202" r:id="rId88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35" w:dyaOrig="255" w14:anchorId="03571E00">
          <v:shape id="_x0000_i6657" type="#_x0000_t75" style="width:6.8pt;height:12.9pt" o:ole="">
            <v:imagedata r:id="rId885" o:title=""/>
          </v:shape>
          <o:OLEObject Type="Embed" ProgID="Equation.DSMT4" ShapeID="_x0000_i6657" DrawAspect="Content" ObjectID="_1687895203" r:id="rId88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0E9677C5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D7D722B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sz w:val="24"/>
          <w:szCs w:val="24"/>
        </w:rPr>
        <w:t>Chọn A</w:t>
      </w:r>
    </w:p>
    <w:p w14:paraId="1091BEE8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 có </w:t>
      </w:r>
      <w:r w:rsidRPr="00B2617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2250" w:dyaOrig="345" w14:anchorId="40268ACA">
          <v:shape id="_x0000_i6658" type="#_x0000_t75" style="width:112.75pt;height:17pt" o:ole="">
            <v:imagedata r:id="rId887" o:title=""/>
          </v:shape>
          <o:OLEObject Type="Embed" ProgID="Equation.DSMT4" ShapeID="_x0000_i6658" DrawAspect="Content" ObjectID="_1687895204" r:id="rId88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4255713F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25" w14:anchorId="21A74858">
          <v:shape id="_x0000_i6659" type="#_x0000_t75" style="width:12.25pt;height:11.55pt" o:ole="">
            <v:imagedata r:id="rId889" o:title=""/>
          </v:shape>
          <o:OLEObject Type="Embed" ProgID="Equation.DSMT4" ShapeID="_x0000_i6659" DrawAspect="Content" ObjectID="_1687895205" r:id="rId890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là góc tù. Điều khẳng định nào sau đây là đúng?</w:t>
      </w:r>
    </w:p>
    <w:p w14:paraId="62E642BE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00" w:dyaOrig="285" w14:anchorId="298F0D18">
          <v:shape id="_x0000_i6660" type="#_x0000_t75" style="width:44.85pt;height:14.25pt" o:ole="">
            <v:imagedata r:id="rId891" o:title=""/>
          </v:shape>
          <o:OLEObject Type="Embed" ProgID="Equation.DSMT4" ShapeID="_x0000_i6660" DrawAspect="Content" ObjectID="_1687895206" r:id="rId892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45" w:dyaOrig="285" w14:anchorId="6FF6233D">
          <v:shape id="_x0000_i6661" type="#_x0000_t75" style="width:47.55pt;height:14.25pt" o:ole="">
            <v:imagedata r:id="rId893" o:title=""/>
          </v:shape>
          <o:OLEObject Type="Embed" ProgID="Equation.DSMT4" ShapeID="_x0000_i6661" DrawAspect="Content" ObjectID="_1687895207" r:id="rId894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15" w:dyaOrig="285" w14:anchorId="50B2CCFA">
          <v:shape id="_x0000_i6662" type="#_x0000_t75" style="width:45.5pt;height:14.25pt" o:ole="">
            <v:imagedata r:id="rId895" o:title=""/>
          </v:shape>
          <o:OLEObject Type="Embed" ProgID="Equation.DSMT4" ShapeID="_x0000_i6662" DrawAspect="Content" ObjectID="_1687895208" r:id="rId896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15" w:dyaOrig="285" w14:anchorId="766E695C">
          <v:shape id="_x0000_i6663" type="#_x0000_t75" style="width:45.5pt;height:14.25pt" o:ole="">
            <v:imagedata r:id="rId897" o:title=""/>
          </v:shape>
          <o:OLEObject Type="Embed" ProgID="Equation.DSMT4" ShapeID="_x0000_i6663" DrawAspect="Content" ObjectID="_1687895209" r:id="rId898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69B7074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435EE88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  <w:lang w:val="fr-FR"/>
        </w:rPr>
        <w:t>Chọn C</w:t>
      </w:r>
    </w:p>
    <w:p w14:paraId="240C8976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Góc tù có điểm biểu diễn thuộc góc phần tư thứ II, có giá trị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900" w:dyaOrig="285" w14:anchorId="04CCE6C3">
          <v:shape id="_x0000_i6664" type="#_x0000_t75" style="width:44.85pt;height:14.25pt" o:ole="">
            <v:imagedata r:id="rId899" o:title=""/>
          </v:shape>
          <o:OLEObject Type="Embed" ProgID="Equation.DSMT4" ShapeID="_x0000_i6664" DrawAspect="Content" ObjectID="_1687895210" r:id="rId900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, còn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25" w14:anchorId="43BD6F87">
          <v:shape id="_x0000_i6665" type="#_x0000_t75" style="width:29.2pt;height:11.55pt" o:ole="">
            <v:imagedata r:id="rId901" o:title=""/>
          </v:shape>
          <o:OLEObject Type="Embed" ProgID="Equation.DSMT4" ShapeID="_x0000_i6665" DrawAspect="Content" ObjectID="_1687895211" r:id="rId902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55" w14:anchorId="556C59B8">
          <v:shape id="_x0000_i6666" type="#_x0000_t75" style="width:29.2pt;height:12.9pt" o:ole="">
            <v:imagedata r:id="rId903" o:title=""/>
          </v:shape>
          <o:OLEObject Type="Embed" ProgID="Equation.DSMT4" ShapeID="_x0000_i6666" DrawAspect="Content" ObjectID="_1687895212" r:id="rId904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55" w14:anchorId="38BAD337">
          <v:shape id="_x0000_i6667" type="#_x0000_t75" style="width:27.85pt;height:12.9pt" o:ole="">
            <v:imagedata r:id="rId905" o:title=""/>
          </v:shape>
          <o:OLEObject Type="Embed" ProgID="Equation.DSMT4" ShapeID="_x0000_i6667" DrawAspect="Content" ObjectID="_1687895213" r:id="rId906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đều nhỏ hơn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7245C9FB">
          <v:shape id="_x0000_i6668" type="#_x0000_t75" style="width:9.5pt;height:14.25pt" o:ole="">
            <v:imagedata r:id="rId907" o:title=""/>
          </v:shape>
          <o:OLEObject Type="Embed" ProgID="Equation.DSMT4" ShapeID="_x0000_i6668" DrawAspect="Content" ObjectID="_1687895214" r:id="rId908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02343C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Trong các đẳng thức sau, đẳng thức nào </w:t>
      </w:r>
      <w:r w:rsidRPr="00B26177">
        <w:rPr>
          <w:rFonts w:ascii="Chu Van An" w:hAnsi="Chu Van An" w:cs="Chu Van An"/>
          <w:b/>
          <w:sz w:val="24"/>
          <w:szCs w:val="24"/>
        </w:rPr>
        <w:t>sai</w:t>
      </w:r>
      <w:r w:rsidRPr="00B26177">
        <w:rPr>
          <w:rFonts w:ascii="Chu Van An" w:hAnsi="Chu Van An" w:cs="Chu Van An"/>
          <w:sz w:val="24"/>
          <w:szCs w:val="24"/>
        </w:rPr>
        <w:t>?</w:t>
      </w:r>
    </w:p>
    <w:p w14:paraId="3F9A9666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color w:val="000000"/>
          <w:position w:val="-8"/>
          <w:sz w:val="24"/>
          <w:szCs w:val="24"/>
        </w:rPr>
        <w:object w:dxaOrig="1800" w:dyaOrig="330" w14:anchorId="7A629CB0">
          <v:shape id="_x0000_i6669" type="#_x0000_t75" style="width:90.35pt;height:16.3pt" o:ole="">
            <v:imagedata r:id="rId909" o:title=""/>
          </v:shape>
          <o:OLEObject Type="Embed" ProgID="Equation.DSMT4" ShapeID="_x0000_i6669" DrawAspect="Content" ObjectID="_1687895215" r:id="rId91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color w:val="000000"/>
          <w:position w:val="-8"/>
          <w:sz w:val="24"/>
          <w:szCs w:val="24"/>
        </w:rPr>
        <w:object w:dxaOrig="1995" w:dyaOrig="330" w14:anchorId="34220B8B">
          <v:shape id="_x0000_i6670" type="#_x0000_t75" style="width:99.85pt;height:16.3pt" o:ole="">
            <v:imagedata r:id="rId911" o:title=""/>
          </v:shape>
          <o:OLEObject Type="Embed" ProgID="Equation.DSMT4" ShapeID="_x0000_i6670" DrawAspect="Content" ObjectID="_1687895216" r:id="rId91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28888E2A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Times New Roman" w:hAnsi="Chu Van An" w:cs="Chu Van An"/>
          <w:color w:val="000000"/>
          <w:position w:val="-8"/>
          <w:sz w:val="24"/>
          <w:szCs w:val="24"/>
        </w:rPr>
        <w:object w:dxaOrig="2355" w:dyaOrig="330" w14:anchorId="192193DD">
          <v:shape id="_x0000_i6671" type="#_x0000_t75" style="width:117.5pt;height:16.3pt" o:ole="">
            <v:imagedata r:id="rId913" o:title=""/>
          </v:shape>
          <o:OLEObject Type="Embed" ProgID="Equation.DSMT4" ShapeID="_x0000_i6671" DrawAspect="Content" ObjectID="_1687895217" r:id="rId91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color w:val="000000"/>
          <w:position w:val="-26"/>
          <w:sz w:val="24"/>
          <w:szCs w:val="24"/>
        </w:rPr>
        <w:object w:dxaOrig="2550" w:dyaOrig="675" w14:anchorId="383239E3">
          <v:shape id="_x0000_i6672" type="#_x0000_t75" style="width:127.7pt;height:33.95pt" o:ole="">
            <v:imagedata r:id="rId915" o:title=""/>
          </v:shape>
          <o:OLEObject Type="Embed" ProgID="Equation.DSMT4" ShapeID="_x0000_i6672" DrawAspect="Content" ObjectID="_1687895218" r:id="rId91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9C2A333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AFB8902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sz w:val="24"/>
          <w:szCs w:val="24"/>
        </w:rPr>
        <w:t>Chọn A</w:t>
      </w:r>
    </w:p>
    <w:p w14:paraId="7EC3F561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 có </w:t>
      </w:r>
      <w:r w:rsidRPr="00B26177">
        <w:rPr>
          <w:rFonts w:ascii="Chu Van An" w:eastAsia="Times New Roman" w:hAnsi="Chu Van An" w:cs="Chu Van An"/>
          <w:color w:val="000000"/>
          <w:position w:val="-8"/>
          <w:sz w:val="24"/>
          <w:szCs w:val="24"/>
        </w:rPr>
        <w:object w:dxaOrig="1770" w:dyaOrig="330" w14:anchorId="79E38092">
          <v:shape id="_x0000_i6673" type="#_x0000_t75" style="width:88.3pt;height:16.3pt" o:ole="">
            <v:imagedata r:id="rId917" o:title=""/>
          </v:shape>
          <o:OLEObject Type="Embed" ProgID="Equation.DSMT4" ShapeID="_x0000_i6673" DrawAspect="Content" ObjectID="_1687895219" r:id="rId91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3EA97A68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Trong các đẳng thức sau, đẳng thức nào đúng?</w:t>
      </w:r>
    </w:p>
    <w:p w14:paraId="06C9BE7A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160" w:dyaOrig="435" w14:anchorId="27C84957">
          <v:shape id="_x0000_i6674" type="#_x0000_t75" style="width:108pt;height:21.75pt" o:ole="">
            <v:imagedata r:id="rId919" o:title=""/>
          </v:shape>
          <o:OLEObject Type="Embed" ProgID="Equation.DSMT4" ShapeID="_x0000_i6674" DrawAspect="Content" ObjectID="_1687895220" r:id="rId92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325" w:dyaOrig="435" w14:anchorId="49B26273">
          <v:shape id="_x0000_i6675" type="#_x0000_t75" style="width:116.15pt;height:21.75pt" o:ole="">
            <v:imagedata r:id="rId921" o:title=""/>
          </v:shape>
          <o:OLEObject Type="Embed" ProgID="Equation.DSMT4" ShapeID="_x0000_i6675" DrawAspect="Content" ObjectID="_1687895221" r:id="rId92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049D07DF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295" w:dyaOrig="435" w14:anchorId="5B77B96E">
          <v:shape id="_x0000_i6676" type="#_x0000_t75" style="width:114.8pt;height:21.75pt" o:ole="">
            <v:imagedata r:id="rId923" o:title=""/>
          </v:shape>
          <o:OLEObject Type="Embed" ProgID="Equation.DSMT4" ShapeID="_x0000_i6676" DrawAspect="Content" ObjectID="_1687895222" r:id="rId92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115" w:dyaOrig="435" w14:anchorId="1B11A122">
          <v:shape id="_x0000_i6677" type="#_x0000_t75" style="width:105.95pt;height:21.75pt" o:ole="">
            <v:imagedata r:id="rId925" o:title=""/>
          </v:shape>
          <o:OLEObject Type="Embed" ProgID="Equation.DSMT4" ShapeID="_x0000_i6677" DrawAspect="Content" ObjectID="_1687895223" r:id="rId92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743964F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6EA1331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sz w:val="24"/>
          <w:szCs w:val="24"/>
        </w:rPr>
        <w:lastRenderedPageBreak/>
        <w:t>Chọn D</w:t>
      </w:r>
    </w:p>
    <w:p w14:paraId="2CEF0503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Trong các hệ thức sau, hệ thức nào </w:t>
      </w:r>
      <w:r w:rsidRPr="00B26177">
        <w:rPr>
          <w:rFonts w:ascii="Chu Van An" w:hAnsi="Chu Van An" w:cs="Chu Van An"/>
          <w:b/>
          <w:sz w:val="24"/>
          <w:szCs w:val="24"/>
        </w:rPr>
        <w:t>không đúng</w:t>
      </w:r>
      <w:r w:rsidRPr="00B26177">
        <w:rPr>
          <w:rFonts w:ascii="Chu Van An" w:hAnsi="Chu Van An" w:cs="Chu Van An"/>
          <w:sz w:val="24"/>
          <w:szCs w:val="24"/>
        </w:rPr>
        <w:t>?</w:t>
      </w:r>
    </w:p>
    <w:p w14:paraId="689FFF22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color w:val="000000"/>
          <w:position w:val="-8"/>
          <w:sz w:val="24"/>
          <w:szCs w:val="24"/>
        </w:rPr>
        <w:object w:dxaOrig="1800" w:dyaOrig="330" w14:anchorId="0E5F459C">
          <v:shape id="_x0000_i6678" type="#_x0000_t75" style="width:90.35pt;height:16.3pt" o:ole="">
            <v:imagedata r:id="rId927" o:title=""/>
          </v:shape>
          <o:OLEObject Type="Embed" ProgID="Equation.DSMT4" ShapeID="_x0000_i6678" DrawAspect="Content" ObjectID="_1687895224" r:id="rId92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240" w:dyaOrig="435" w14:anchorId="77FE243F">
          <v:shape id="_x0000_i6679" type="#_x0000_t75" style="width:162.35pt;height:21.75pt" o:ole="">
            <v:imagedata r:id="rId929" o:title=""/>
          </v:shape>
          <o:OLEObject Type="Embed" ProgID="Equation.DSMT4" ShapeID="_x0000_i6679" DrawAspect="Content" ObjectID="_1687895225" r:id="rId93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5D0B9A49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Times New Roman" w:hAnsi="Chu Van An" w:cs="Chu Van An"/>
          <w:color w:val="000000"/>
          <w:position w:val="-8"/>
          <w:sz w:val="24"/>
          <w:szCs w:val="24"/>
        </w:rPr>
        <w:object w:dxaOrig="3120" w:dyaOrig="330" w14:anchorId="6BC17607">
          <v:shape id="_x0000_i6680" type="#_x0000_t75" style="width:156.25pt;height:16.3pt" o:ole="">
            <v:imagedata r:id="rId931" o:title=""/>
          </v:shape>
          <o:OLEObject Type="Embed" ProgID="Equation.DSMT4" ShapeID="_x0000_i6680" DrawAspect="Content" ObjectID="_1687895226" r:id="rId93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255" w:dyaOrig="435" w14:anchorId="77D9CF2B">
          <v:shape id="_x0000_i6681" type="#_x0000_t75" style="width:163pt;height:21.75pt" o:ole="">
            <v:imagedata r:id="rId933" o:title=""/>
          </v:shape>
          <o:OLEObject Type="Embed" ProgID="Equation.DSMT4" ShapeID="_x0000_i6681" DrawAspect="Content" ObjectID="_1687895227" r:id="rId93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212AC1AE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054FDEA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sz w:val="24"/>
          <w:szCs w:val="24"/>
        </w:rPr>
        <w:t>Chọn D</w:t>
      </w:r>
    </w:p>
    <w:p w14:paraId="579DBB58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Sử dụng máy tính bỏ túi thử với </w:t>
      </w:r>
      <w:r w:rsidRPr="00B2617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660" w:dyaOrig="615" w14:anchorId="79EDA2B9">
          <v:shape id="_x0000_i6682" type="#_x0000_t75" style="width:33.3pt;height:30.55pt" o:ole="">
            <v:imagedata r:id="rId935" o:title=""/>
          </v:shape>
          <o:OLEObject Type="Embed" ProgID="Equation.DSMT4" ShapeID="_x0000_i6682" DrawAspect="Content" ObjectID="_1687895228" r:id="rId936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ta có </w:t>
      </w:r>
      <w:r w:rsidRPr="00B2617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920" w:dyaOrig="615" w14:anchorId="2C888806">
          <v:shape id="_x0000_i6683" type="#_x0000_t75" style="width:95.75pt;height:30.55pt" o:ole="">
            <v:imagedata r:id="rId937" o:title=""/>
          </v:shape>
          <o:OLEObject Type="Embed" ProgID="Equation.DSMT4" ShapeID="_x0000_i6683" DrawAspect="Content" ObjectID="_1687895229" r:id="rId93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592907CB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Trong các khẳng định sau đây, khẳng định nào </w:t>
      </w:r>
      <w:r w:rsidRPr="00B26177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B26177">
        <w:rPr>
          <w:rFonts w:ascii="Chu Van An" w:hAnsi="Chu Van An" w:cs="Chu Van An"/>
          <w:sz w:val="24"/>
          <w:szCs w:val="24"/>
          <w:lang w:val="fr-FR"/>
        </w:rPr>
        <w:t>?</w:t>
      </w:r>
    </w:p>
    <w:p w14:paraId="161CE365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740" w:dyaOrig="285" w14:anchorId="0CD7088D">
          <v:shape id="_x0000_i6684" type="#_x0000_t75" style="width:86.95pt;height:14.25pt" o:ole="">
            <v:imagedata r:id="rId939" o:title=""/>
          </v:shape>
          <o:OLEObject Type="Embed" ProgID="Equation.DSMT4" ShapeID="_x0000_i6684" DrawAspect="Content" ObjectID="_1687895230" r:id="rId940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740" w:dyaOrig="285" w14:anchorId="306FCFCE">
          <v:shape id="_x0000_i6685" type="#_x0000_t75" style="width:86.95pt;height:14.25pt" o:ole="">
            <v:imagedata r:id="rId941" o:title=""/>
          </v:shape>
          <o:OLEObject Type="Embed" ProgID="Equation.DSMT4" ShapeID="_x0000_i6685" DrawAspect="Content" ObjectID="_1687895231" r:id="rId942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D4C5BB3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635" w:dyaOrig="285" w14:anchorId="4C83EFB8">
          <v:shape id="_x0000_i6686" type="#_x0000_t75" style="width:81.5pt;height:14.25pt" o:ole="">
            <v:imagedata r:id="rId943" o:title=""/>
          </v:shape>
          <o:OLEObject Type="Embed" ProgID="Equation.DSMT4" ShapeID="_x0000_i6686" DrawAspect="Content" ObjectID="_1687895232" r:id="rId944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740" w:dyaOrig="285" w14:anchorId="7C905688">
          <v:shape id="_x0000_i6687" type="#_x0000_t75" style="width:86.95pt;height:14.25pt" o:ole="">
            <v:imagedata r:id="rId945" o:title=""/>
          </v:shape>
          <o:OLEObject Type="Embed" ProgID="Equation.DSMT4" ShapeID="_x0000_i6687" DrawAspect="Content" ObjectID="_1687895233" r:id="rId946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66E335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7727216C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  <w:lang w:val="fr-FR"/>
        </w:rPr>
        <w:t>Chọn B</w:t>
      </w:r>
    </w:p>
    <w:p w14:paraId="333A1CC7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>Phương án A đúng (giá trị lượng giác góc đặc biệt) nên B cũng đúng.</w:t>
      </w:r>
    </w:p>
    <w:p w14:paraId="576ED18A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Phương án C đúng vì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625" w:dyaOrig="285" w14:anchorId="4854A6CD">
          <v:shape id="_x0000_i6688" type="#_x0000_t75" style="width:131.1pt;height:14.25pt" o:ole="">
            <v:imagedata r:id="rId947" o:title=""/>
          </v:shape>
          <o:OLEObject Type="Embed" ProgID="Equation.DSMT4" ShapeID="_x0000_i6688" DrawAspect="Content" ObjectID="_1687895234" r:id="rId948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1696D67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>Phương án D sai.</w:t>
      </w:r>
    </w:p>
    <w:p w14:paraId="5496F331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Tam giác đều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728FE900">
          <v:shape id="_x0000_i6689" type="#_x0000_t75" style="width:27.85pt;height:14.25pt" o:ole="">
            <v:imagedata r:id="rId949" o:title=""/>
          </v:shape>
          <o:OLEObject Type="Embed" ProgID="Equation.DSMT4" ShapeID="_x0000_i6689" DrawAspect="Content" ObjectID="_1687895235" r:id="rId950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có đường cao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435" w:dyaOrig="255" w14:anchorId="15EA9FBC">
          <v:shape id="_x0000_i6690" type="#_x0000_t75" style="width:21.75pt;height:12.9pt" o:ole="">
            <v:imagedata r:id="rId951" o:title=""/>
          </v:shape>
          <o:OLEObject Type="Embed" ProgID="Equation.DSMT4" ShapeID="_x0000_i6690" DrawAspect="Content" ObjectID="_1687895236" r:id="rId952"/>
        </w:object>
      </w:r>
      <w:r w:rsidRPr="00B26177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3DFC726C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1500" w:dyaOrig="660" w14:anchorId="64FEB727">
          <v:shape id="_x0000_i6691" type="#_x0000_t75" style="width:74.7pt;height:33.3pt" o:ole="">
            <v:imagedata r:id="rId953" o:title=""/>
          </v:shape>
          <o:OLEObject Type="Embed" ProgID="Equation.DSMT4" ShapeID="_x0000_i6691" DrawAspect="Content" ObjectID="_1687895237" r:id="rId95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440" w:dyaOrig="690" w14:anchorId="1AC5346D">
          <v:shape id="_x0000_i6692" type="#_x0000_t75" style="width:1in;height:34.65pt" o:ole="">
            <v:imagedata r:id="rId955" o:title=""/>
          </v:shape>
          <o:OLEObject Type="Embed" ProgID="Equation.DSMT4" ShapeID="_x0000_i6692" DrawAspect="Content" ObjectID="_1687895238" r:id="rId95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290" w:dyaOrig="615" w14:anchorId="1A790A99">
          <v:shape id="_x0000_i6693" type="#_x0000_t75" style="width:64.55pt;height:30.55pt" o:ole="">
            <v:imagedata r:id="rId957" o:title=""/>
          </v:shape>
          <o:OLEObject Type="Embed" ProgID="Equation.DSMT4" ShapeID="_x0000_i6693" DrawAspect="Content" ObjectID="_1687895239" r:id="rId95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455" w:dyaOrig="690" w14:anchorId="3098509F">
          <v:shape id="_x0000_i6694" type="#_x0000_t75" style="width:72.7pt;height:34.65pt" o:ole="">
            <v:imagedata r:id="rId959" o:title=""/>
          </v:shape>
          <o:OLEObject Type="Embed" ProgID="Equation.DSMT4" ShapeID="_x0000_i6694" DrawAspect="Content" ObjectID="_1687895240" r:id="rId96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8BE67FD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BA804B7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</w:rPr>
        <w:t>Chọn B</w:t>
      </w:r>
    </w:p>
    <w:p w14:paraId="57C9B5F9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Tam giác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5E59B0B6">
          <v:shape id="_x0000_i6695" type="#_x0000_t75" style="width:27.85pt;height:14.25pt" o:ole="">
            <v:imagedata r:id="rId949" o:title=""/>
          </v:shape>
          <o:OLEObject Type="Embed" ProgID="Equation.DSMT4" ShapeID="_x0000_i6695" DrawAspect="Content" ObjectID="_1687895241" r:id="rId96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là tam giác đều nên có các góc bằng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31DD24DD">
          <v:shape id="_x0000_i6696" type="#_x0000_t75" style="width:20.4pt;height:14.25pt" o:ole="">
            <v:imagedata r:id="rId962" o:title=""/>
          </v:shape>
          <o:OLEObject Type="Embed" ProgID="Equation.DSMT4" ShapeID="_x0000_i6696" DrawAspect="Content" ObjectID="_1687895242" r:id="rId963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nên dễ thấy C đúng vì</w:t>
      </w:r>
    </w:p>
    <w:p w14:paraId="7056F4F6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325" w:dyaOrig="690" w14:anchorId="0BDBF799">
          <v:shape id="_x0000_i6697" type="#_x0000_t75" style="width:116.15pt;height:34.65pt" o:ole="">
            <v:imagedata r:id="rId964" o:title=""/>
          </v:shape>
          <o:OLEObject Type="Embed" ProgID="Equation.DSMT4" ShapeID="_x0000_i6697" DrawAspect="Content" ObjectID="_1687895243" r:id="rId96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53006399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</w:rPr>
        <w:t xml:space="preserve">Cho hai góc nhọn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25" w14:anchorId="10B65CBC">
          <v:shape id="_x0000_i6698" type="#_x0000_t75" style="width:12.25pt;height:11.55pt" o:ole="">
            <v:imagedata r:id="rId966" o:title=""/>
          </v:shape>
          <o:OLEObject Type="Embed" ProgID="Equation.DSMT4" ShapeID="_x0000_i6698" DrawAspect="Content" ObjectID="_1687895244" r:id="rId967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và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30" w14:anchorId="3F105BF5">
          <v:shape id="_x0000_i6699" type="#_x0000_t75" style="width:12.25pt;height:16.3pt" o:ole="">
            <v:imagedata r:id="rId968" o:title=""/>
          </v:shape>
          <o:OLEObject Type="Embed" ProgID="Equation.DSMT4" ShapeID="_x0000_i6699" DrawAspect="Content" ObjectID="_1687895245" r:id="rId969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trong đó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660" w:dyaOrig="330" w14:anchorId="71A4A0AA">
          <v:shape id="_x0000_i6700" type="#_x0000_t75" style="width:33.3pt;height:16.3pt" o:ole="">
            <v:imagedata r:id="rId970" o:title=""/>
          </v:shape>
          <o:OLEObject Type="Embed" ProgID="Equation.DSMT4" ShapeID="_x0000_i6700" DrawAspect="Content" ObjectID="_1687895246" r:id="rId97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Khẳng định nào sau đây là </w:t>
      </w:r>
      <w:r w:rsidRPr="00B26177">
        <w:rPr>
          <w:rFonts w:ascii="Chu Van An" w:hAnsi="Chu Van An" w:cs="Chu Van An"/>
          <w:b/>
          <w:sz w:val="24"/>
          <w:szCs w:val="24"/>
        </w:rPr>
        <w:t>sai</w:t>
      </w:r>
      <w:r w:rsidRPr="00B26177">
        <w:rPr>
          <w:rFonts w:ascii="Chu Van An" w:hAnsi="Chu Van An" w:cs="Chu Van An"/>
          <w:sz w:val="24"/>
          <w:szCs w:val="24"/>
        </w:rPr>
        <w:t>?</w:t>
      </w:r>
    </w:p>
    <w:p w14:paraId="50F9C384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30" w14:anchorId="53B491B8">
          <v:shape id="_x0000_i6701" type="#_x0000_t75" style="width:81.5pt;height:16.3pt" o:ole="">
            <v:imagedata r:id="rId972" o:title=""/>
          </v:shape>
          <o:OLEObject Type="Embed" ProgID="Equation.DSMT4" ShapeID="_x0000_i6701" DrawAspect="Content" ObjectID="_1687895247" r:id="rId97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30" w14:anchorId="51471257">
          <v:shape id="_x0000_i6702" type="#_x0000_t75" style="width:66.55pt;height:16.3pt" o:ole="">
            <v:imagedata r:id="rId974" o:title=""/>
          </v:shape>
          <o:OLEObject Type="Embed" ProgID="Equation.DSMT4" ShapeID="_x0000_i6702" DrawAspect="Content" ObjectID="_1687895248" r:id="rId97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8CE7E1D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290" w:dyaOrig="330" w14:anchorId="2E976CEC">
          <v:shape id="_x0000_i6703" type="#_x0000_t75" style="width:64.55pt;height:16.3pt" o:ole="">
            <v:imagedata r:id="rId976" o:title=""/>
          </v:shape>
          <o:OLEObject Type="Embed" ProgID="Equation.DSMT4" ShapeID="_x0000_i6703" DrawAspect="Content" ObjectID="_1687895249" r:id="rId97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2805" w:dyaOrig="360" w14:anchorId="023A60FF">
          <v:shape id="_x0000_i6704" type="#_x0000_t75" style="width:139.9pt;height:18.35pt" o:ole="">
            <v:imagedata r:id="rId978" o:title=""/>
          </v:shape>
          <o:OLEObject Type="Embed" ProgID="Equation.DSMT4" ShapeID="_x0000_i6704" DrawAspect="Content" ObjectID="_1687895250" r:id="rId979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44C8EC3C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B1BA17F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</w:rPr>
        <w:t>Chọn B</w:t>
      </w:r>
    </w:p>
    <w:p w14:paraId="1E0F6DF7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25" w14:anchorId="14A7C026">
          <v:shape id="_x0000_i6705" type="#_x0000_t75" style="width:12.25pt;height:11.55pt" o:ole="">
            <v:imagedata r:id="rId966" o:title=""/>
          </v:shape>
          <o:OLEObject Type="Embed" ProgID="Equation.DSMT4" ShapeID="_x0000_i6705" DrawAspect="Content" ObjectID="_1687895251" r:id="rId980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và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30" w14:anchorId="02833D6A">
          <v:shape id="_x0000_i6706" type="#_x0000_t75" style="width:12.25pt;height:16.3pt" o:ole="">
            <v:imagedata r:id="rId968" o:title=""/>
          </v:shape>
          <o:OLEObject Type="Embed" ProgID="Equation.DSMT4" ShapeID="_x0000_i6706" DrawAspect="Content" ObjectID="_1687895252" r:id="rId98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là góc nhọn nên có điểm biểu diễn thuộc góc phần tư thứ nhất, có các giá trị lượng giác đều dương nên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30" w14:anchorId="7FD7BA2F">
          <v:shape id="_x0000_i6707" type="#_x0000_t75" style="width:81.5pt;height:16.3pt" o:ole="">
            <v:imagedata r:id="rId972" o:title=""/>
          </v:shape>
          <o:OLEObject Type="Embed" ProgID="Equation.DSMT4" ShapeID="_x0000_i6707" DrawAspect="Content" ObjectID="_1687895253" r:id="rId982"/>
        </w:object>
      </w:r>
      <w:r w:rsidRPr="00B26177">
        <w:rPr>
          <w:rFonts w:ascii="Chu Van An" w:hAnsi="Chu Van An" w:cs="Chu Van An"/>
          <w:sz w:val="24"/>
          <w:szCs w:val="24"/>
        </w:rPr>
        <w:t xml:space="preserve">;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660" w:dyaOrig="330" w14:anchorId="120EA380">
          <v:shape id="_x0000_i6708" type="#_x0000_t75" style="width:33.3pt;height:16.3pt" o:ole="">
            <v:imagedata r:id="rId970" o:title=""/>
          </v:shape>
          <o:OLEObject Type="Embed" ProgID="Equation.DSMT4" ShapeID="_x0000_i6708" DrawAspect="Content" ObjectID="_1687895254" r:id="rId983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nên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290" w:dyaOrig="330" w14:anchorId="56A32ACF">
          <v:shape id="_x0000_i6709" type="#_x0000_t75" style="width:64.55pt;height:16.3pt" o:ole="">
            <v:imagedata r:id="rId976" o:title=""/>
          </v:shape>
          <o:OLEObject Type="Embed" ProgID="Equation.DSMT4" ShapeID="_x0000_i6709" DrawAspect="Content" ObjectID="_1687895255" r:id="rId984"/>
        </w:object>
      </w:r>
      <w:r w:rsidRPr="00B26177">
        <w:rPr>
          <w:rFonts w:ascii="Chu Van An" w:hAnsi="Chu Van An" w:cs="Chu Van An"/>
          <w:sz w:val="24"/>
          <w:szCs w:val="24"/>
        </w:rPr>
        <w:t>, C đúng theo tính chất 2 góc phụ nhau.</w:t>
      </w:r>
    </w:p>
    <w:p w14:paraId="50FA54B4" w14:textId="58861200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4CAE21B6" wp14:editId="1737F386">
            <wp:extent cx="2225675" cy="2078990"/>
            <wp:effectExtent l="0" t="0" r="3175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36" t="26947" r="26976" b="10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04B2B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</w:rPr>
        <w:t>Phương án B, C, D đều đúng và A sai.</w:t>
      </w:r>
    </w:p>
    <w:p w14:paraId="70A078ED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Tam giác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4F502D24">
          <v:shape id="_x0000_i6711" type="#_x0000_t75" style="width:27.85pt;height:14.25pt" o:ole="">
            <v:imagedata r:id="rId986" o:title=""/>
          </v:shape>
          <o:OLEObject Type="Embed" ProgID="Equation.DSMT4" ShapeID="_x0000_i6711" DrawAspect="Content" ObjectID="_1687895256" r:id="rId987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vuông ở </w:t>
      </w:r>
      <w:r w:rsidRPr="00B26177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51E098BE">
          <v:shape id="_x0000_i6712" type="#_x0000_t75" style="width:12.25pt;height:12.9pt" o:ole="">
            <v:imagedata r:id="rId988" o:title=""/>
          </v:shape>
          <o:OLEObject Type="Embed" ProgID="Equation.DSMT4" ShapeID="_x0000_i6712" DrawAspect="Content" ObjectID="_1687895257" r:id="rId989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có góc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810" w:dyaOrig="360" w14:anchorId="3050829F">
          <v:shape id="_x0000_i6713" type="#_x0000_t75" style="width:40.75pt;height:18.35pt" o:ole="">
            <v:imagedata r:id="rId990" o:title=""/>
          </v:shape>
          <o:OLEObject Type="Embed" ProgID="Equation.DSMT4" ShapeID="_x0000_i6713" DrawAspect="Content" ObjectID="_1687895258" r:id="rId99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Khẳng định nào sau đây là </w:t>
      </w:r>
      <w:r w:rsidRPr="00B26177">
        <w:rPr>
          <w:rFonts w:ascii="Chu Van An" w:hAnsi="Chu Van An" w:cs="Chu Van An"/>
          <w:b/>
          <w:sz w:val="24"/>
          <w:szCs w:val="24"/>
        </w:rPr>
        <w:t>sai</w:t>
      </w:r>
      <w:r w:rsidRPr="00B26177">
        <w:rPr>
          <w:rFonts w:ascii="Chu Van An" w:hAnsi="Chu Van An" w:cs="Chu Van An"/>
          <w:sz w:val="24"/>
          <w:szCs w:val="24"/>
        </w:rPr>
        <w:t>?</w:t>
      </w:r>
    </w:p>
    <w:p w14:paraId="574C00CD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1140" w:dyaOrig="660" w14:anchorId="1BAFE02F">
          <v:shape id="_x0000_i6714" type="#_x0000_t75" style="width:57.05pt;height:33.3pt" o:ole="">
            <v:imagedata r:id="rId992" o:title=""/>
          </v:shape>
          <o:OLEObject Type="Embed" ProgID="Equation.DSMT4" ShapeID="_x0000_i6714" DrawAspect="Content" ObjectID="_1687895259" r:id="rId99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140" w:dyaOrig="690" w14:anchorId="45383D6C">
          <v:shape id="_x0000_i6715" type="#_x0000_t75" style="width:57.05pt;height:34.65pt" o:ole="">
            <v:imagedata r:id="rId994" o:title=""/>
          </v:shape>
          <o:OLEObject Type="Embed" ProgID="Equation.DSMT4" ShapeID="_x0000_i6715" DrawAspect="Content" ObjectID="_1687895260" r:id="rId99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990" w:dyaOrig="615" w14:anchorId="1999239D">
          <v:shape id="_x0000_i6716" type="#_x0000_t75" style="width:49.6pt;height:30.55pt" o:ole="">
            <v:imagedata r:id="rId996" o:title=""/>
          </v:shape>
          <o:OLEObject Type="Embed" ProgID="Equation.DSMT4" ShapeID="_x0000_i6716" DrawAspect="Content" ObjectID="_1687895261" r:id="rId99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945" w:dyaOrig="615" w14:anchorId="22F80D89">
          <v:shape id="_x0000_i6717" type="#_x0000_t75" style="width:47.55pt;height:30.55pt" o:ole="">
            <v:imagedata r:id="rId998" o:title=""/>
          </v:shape>
          <o:OLEObject Type="Embed" ProgID="Equation.DSMT4" ShapeID="_x0000_i6717" DrawAspect="Content" ObjectID="_1687895262" r:id="rId999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9C7971C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8FCD076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</w:rPr>
        <w:t>Chọn A</w:t>
      </w:r>
    </w:p>
    <w:p w14:paraId="35D5F6B1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Dễ thấy A sai do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055" w:dyaOrig="690" w14:anchorId="212C0FE5">
          <v:shape id="_x0000_i6718" type="#_x0000_t75" style="width:102.55pt;height:34.65pt" o:ole="">
            <v:imagedata r:id="rId1000" o:title=""/>
          </v:shape>
          <o:OLEObject Type="Embed" ProgID="Equation.DSMT4" ShapeID="_x0000_i6718" DrawAspect="Content" ObjectID="_1687895263" r:id="rId100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C65A423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>Trong các đẳng thức sau đây đẳng thức nào là đúng?</w:t>
      </w:r>
    </w:p>
    <w:p w14:paraId="1256C9A1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545" w:dyaOrig="690" w14:anchorId="326A96D7">
          <v:shape id="_x0000_i6719" type="#_x0000_t75" style="width:77.45pt;height:34.65pt" o:ole="">
            <v:imagedata r:id="rId1002" o:title=""/>
          </v:shape>
          <o:OLEObject Type="Embed" ProgID="Equation.DSMT4" ShapeID="_x0000_i6719" DrawAspect="Content" ObjectID="_1687895264" r:id="rId1003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1425" w:dyaOrig="690" w14:anchorId="3E2976FE">
          <v:shape id="_x0000_i6720" type="#_x0000_t75" style="width:71.3pt;height:34.65pt" o:ole="">
            <v:imagedata r:id="rId1004" o:title=""/>
          </v:shape>
          <o:OLEObject Type="Embed" ProgID="Equation.DSMT4" ShapeID="_x0000_i6720" DrawAspect="Content" ObjectID="_1687895265" r:id="rId1005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1575" w:dyaOrig="660" w14:anchorId="57C6D3A6">
          <v:shape id="_x0000_i6721" type="#_x0000_t75" style="width:78.8pt;height:33.3pt" o:ole="">
            <v:imagedata r:id="rId1006" o:title=""/>
          </v:shape>
          <o:OLEObject Type="Embed" ProgID="Equation.DSMT4" ShapeID="_x0000_i6721" DrawAspect="Content" ObjectID="_1687895266" r:id="rId1007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26177">
        <w:rPr>
          <w:rFonts w:ascii="Chu Van An" w:eastAsia="Calibri" w:hAnsi="Chu Van An" w:cs="Chu Van An"/>
          <w:position w:val="-8"/>
          <w:sz w:val="24"/>
          <w:szCs w:val="24"/>
        </w:rPr>
        <w:object w:dxaOrig="1350" w:dyaOrig="360" w14:anchorId="01B27E4C">
          <v:shape id="_x0000_i6722" type="#_x0000_t75" style="width:67.25pt;height:18.35pt" o:ole="">
            <v:imagedata r:id="rId1008" o:title=""/>
          </v:shape>
          <o:OLEObject Type="Embed" ProgID="Equation.DSMT4" ShapeID="_x0000_i6722" DrawAspect="Content" ObjectID="_1687895267" r:id="rId1009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681E328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5FF43BD0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  <w:lang w:val="fr-FR"/>
        </w:rPr>
        <w:t>Chọn C</w:t>
      </w:r>
    </w:p>
    <w:p w14:paraId="37A782F0" w14:textId="77777777" w:rsidR="00F30917" w:rsidRPr="00B26177" w:rsidRDefault="00F30917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>Dựa vào giá trị lượng giác của các cung bù nhau. Dễ thấy phương án đúng là</w:t>
      </w:r>
    </w:p>
    <w:p w14:paraId="30570C00" w14:textId="77777777" w:rsidR="00F30917" w:rsidRPr="00B26177" w:rsidRDefault="00F30917" w:rsidP="00B2617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C.</w:t>
      </w:r>
    </w:p>
    <w:p w14:paraId="16743B89" w14:textId="77777777" w:rsidR="00F30917" w:rsidRPr="00B26177" w:rsidRDefault="00F30917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100" w:dyaOrig="615" w14:anchorId="37A3C7CE">
          <v:shape id="_x0000_i6723" type="#_x0000_t75" style="width:105.3pt;height:30.55pt" o:ole="">
            <v:imagedata r:id="rId1010" o:title=""/>
          </v:shape>
          <o:OLEObject Type="Embed" ProgID="Equation.DSMT4" ShapeID="_x0000_i6723" DrawAspect="Content" ObjectID="_1687895268" r:id="rId1011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2655" w:dyaOrig="690" w14:anchorId="21350B66">
          <v:shape id="_x0000_i6724" type="#_x0000_t75" style="width:132.45pt;height:34.65pt" o:ole="">
            <v:imagedata r:id="rId1012" o:title=""/>
          </v:shape>
          <o:OLEObject Type="Embed" ProgID="Equation.DSMT4" ShapeID="_x0000_i6724" DrawAspect="Content" ObjectID="_1687895269" r:id="rId1013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,</w:t>
      </w:r>
    </w:p>
    <w:p w14:paraId="041CC0F4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2640" w:dyaOrig="660" w14:anchorId="0B02FF35">
          <v:shape id="_x0000_i6725" type="#_x0000_t75" style="width:131.75pt;height:33.3pt" o:ole="">
            <v:imagedata r:id="rId1014" o:title=""/>
          </v:shape>
          <o:OLEObject Type="Embed" ProgID="Equation.DSMT4" ShapeID="_x0000_i6725" DrawAspect="Content" ObjectID="_1687895270" r:id="rId1015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26177">
        <w:rPr>
          <w:rFonts w:ascii="Chu Van An" w:eastAsia="Calibri" w:hAnsi="Chu Van An" w:cs="Chu Van An"/>
          <w:position w:val="-8"/>
          <w:sz w:val="24"/>
          <w:szCs w:val="24"/>
        </w:rPr>
        <w:object w:dxaOrig="2580" w:dyaOrig="360" w14:anchorId="0D053BBF">
          <v:shape id="_x0000_i6726" type="#_x0000_t75" style="width:129.05pt;height:18.35pt" o:ole="">
            <v:imagedata r:id="rId1016" o:title=""/>
          </v:shape>
          <o:OLEObject Type="Embed" ProgID="Equation.DSMT4" ShapeID="_x0000_i6726" DrawAspect="Content" ObjectID="_1687895271" r:id="rId1017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E22FD5F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25" w14:anchorId="1CD1B74D">
          <v:shape id="_x0000_i6727" type="#_x0000_t75" style="width:12.25pt;height:11.55pt" o:ole="">
            <v:imagedata r:id="rId1018" o:title=""/>
          </v:shape>
          <o:OLEObject Type="Embed" ProgID="Equation.DSMT4" ShapeID="_x0000_i6727" DrawAspect="Content" ObjectID="_1687895272" r:id="rId1019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30" w14:anchorId="3471BF31">
          <v:shape id="_x0000_i6728" type="#_x0000_t75" style="width:12.25pt;height:16.3pt" o:ole="">
            <v:imagedata r:id="rId1020" o:title=""/>
          </v:shape>
          <o:OLEObject Type="Embed" ProgID="Equation.DSMT4" ShapeID="_x0000_i6728" DrawAspect="Content" ObjectID="_1687895273" r:id="rId1021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là hai góc khác nhau và bù nhau. Trong các đẳng thức sau đây, đẳng thức nào </w:t>
      </w:r>
      <w:r w:rsidRPr="00B26177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B26177">
        <w:rPr>
          <w:rFonts w:ascii="Chu Van An" w:hAnsi="Chu Van An" w:cs="Chu Van An"/>
          <w:sz w:val="24"/>
          <w:szCs w:val="24"/>
          <w:lang w:val="fr-FR"/>
        </w:rPr>
        <w:t>?</w:t>
      </w:r>
    </w:p>
    <w:p w14:paraId="7F5F1035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0AC099D0">
          <v:shape id="_x0000_i6729" type="#_x0000_t75" style="width:74.05pt;height:16.3pt" o:ole="">
            <v:imagedata r:id="rId1022" o:title=""/>
          </v:shape>
          <o:OLEObject Type="Embed" ProgID="Equation.DSMT4" ShapeID="_x0000_i6729" DrawAspect="Content" ObjectID="_1687895274" r:id="rId1023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290" w:dyaOrig="330" w14:anchorId="19D98054">
          <v:shape id="_x0000_i6730" type="#_x0000_t75" style="width:64.55pt;height:16.3pt" o:ole="">
            <v:imagedata r:id="rId1024" o:title=""/>
          </v:shape>
          <o:OLEObject Type="Embed" ProgID="Equation.DSMT4" ShapeID="_x0000_i6730" DrawAspect="Content" ObjectID="_1687895275" r:id="rId1025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290" w:dyaOrig="330" w14:anchorId="481CE018">
          <v:shape id="_x0000_i6731" type="#_x0000_t75" style="width:64.55pt;height:16.3pt" o:ole="">
            <v:imagedata r:id="rId1026" o:title=""/>
          </v:shape>
          <o:OLEObject Type="Embed" ProgID="Equation.DSMT4" ShapeID="_x0000_i6731" DrawAspect="Content" ObjectID="_1687895276" r:id="rId1027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26177">
        <w:rPr>
          <w:rFonts w:ascii="Chu Van An" w:eastAsia="Calibri" w:hAnsi="Chu Van An" w:cs="Chu Van An"/>
          <w:position w:val="-10"/>
          <w:sz w:val="24"/>
          <w:szCs w:val="24"/>
        </w:rPr>
        <w:object w:dxaOrig="1500" w:dyaOrig="330" w14:anchorId="16CDE0CC">
          <v:shape id="_x0000_i6732" type="#_x0000_t75" style="width:74.7pt;height:16.3pt" o:ole="">
            <v:imagedata r:id="rId1028" o:title=""/>
          </v:shape>
          <o:OLEObject Type="Embed" ProgID="Equation.DSMT4" ShapeID="_x0000_i6732" DrawAspect="Content" ObjectID="_1687895277" r:id="rId1029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CFDB444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2BF98E03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  <w:lang w:val="fr-FR"/>
        </w:rPr>
        <w:t>Chọn B</w:t>
      </w:r>
    </w:p>
    <w:p w14:paraId="1FC9E5EE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>Dựa vào giá trị lượng giác của các góc bù nhau dễ thấy phương án A, B, C đúng và D sai.</w:t>
      </w:r>
    </w:p>
    <w:p w14:paraId="1F8690F6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Tìm khẳng định </w:t>
      </w:r>
      <w:r w:rsidRPr="00B26177">
        <w:rPr>
          <w:rFonts w:ascii="Chu Van An" w:hAnsi="Chu Van An" w:cs="Chu Van An"/>
          <w:b/>
          <w:sz w:val="24"/>
          <w:szCs w:val="24"/>
        </w:rPr>
        <w:t>sai</w:t>
      </w:r>
      <w:r w:rsidRPr="00B26177">
        <w:rPr>
          <w:rFonts w:ascii="Chu Van An" w:hAnsi="Chu Van An" w:cs="Chu Van An"/>
          <w:sz w:val="24"/>
          <w:szCs w:val="24"/>
        </w:rPr>
        <w:t xml:space="preserve"> trong các khẳng định sau đây</w:t>
      </w:r>
    </w:p>
    <w:p w14:paraId="0873FB5F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635" w:dyaOrig="285" w14:anchorId="7335B10C">
          <v:shape id="_x0000_i6733" type="#_x0000_t75" style="width:81.5pt;height:14.25pt" o:ole="">
            <v:imagedata r:id="rId1030" o:title=""/>
          </v:shape>
          <o:OLEObject Type="Embed" ProgID="Equation.DSMT4" ShapeID="_x0000_i6733" DrawAspect="Content" ObjectID="_1687895278" r:id="rId103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635" w:dyaOrig="285" w14:anchorId="6DD60960">
          <v:shape id="_x0000_i6734" type="#_x0000_t75" style="width:81.5pt;height:14.25pt" o:ole="">
            <v:imagedata r:id="rId1032" o:title=""/>
          </v:shape>
          <o:OLEObject Type="Embed" ProgID="Equation.DSMT4" ShapeID="_x0000_i6734" DrawAspect="Content" ObjectID="_1687895279" r:id="rId103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635" w:dyaOrig="285" w14:anchorId="473296FE">
          <v:shape id="_x0000_i6735" type="#_x0000_t75" style="width:81.5pt;height:14.25pt" o:ole="">
            <v:imagedata r:id="rId1034" o:title=""/>
          </v:shape>
          <o:OLEObject Type="Embed" ProgID="Equation.DSMT4" ShapeID="_x0000_i6735" DrawAspect="Content" ObjectID="_1687895280" r:id="rId103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590" w:dyaOrig="285" w14:anchorId="7AD7767F">
          <v:shape id="_x0000_i6736" type="#_x0000_t75" style="width:79.45pt;height:14.25pt" o:ole="">
            <v:imagedata r:id="rId1036" o:title=""/>
          </v:shape>
          <o:OLEObject Type="Embed" ProgID="Equation.DSMT4" ShapeID="_x0000_i6736" DrawAspect="Content" ObjectID="_1687895281" r:id="rId103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47F225B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7C55FBC2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</w:rPr>
        <w:t>Chọn C</w:t>
      </w:r>
    </w:p>
    <w:p w14:paraId="09A8479A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Dễ thấy B, C là các bất đẳng thức đúng.</w:t>
      </w:r>
    </w:p>
    <w:p w14:paraId="17CF97D2" w14:textId="0D1FF010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6E9D961" wp14:editId="35655FFB">
            <wp:extent cx="2225675" cy="2078990"/>
            <wp:effectExtent l="0" t="0" r="3175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36" t="26947" r="26976" b="10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00199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pt-BR"/>
        </w:rPr>
        <w:t xml:space="preserve">Cho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930" w:dyaOrig="615" w14:anchorId="44451FCD">
          <v:shape id="_x0000_i6738" type="#_x0000_t75" style="width:46.2pt;height:30.55pt" o:ole="">
            <v:imagedata r:id="rId1038" o:title=""/>
          </v:shape>
          <o:OLEObject Type="Embed" ProgID="Equation.DSMT4" ShapeID="_x0000_i6738" DrawAspect="Content" ObjectID="_1687895282" r:id="rId1039"/>
        </w:object>
      </w:r>
      <w:r w:rsidRPr="00B26177">
        <w:rPr>
          <w:rFonts w:ascii="Chu Van An" w:hAnsi="Chu Van An" w:cs="Chu Van An"/>
          <w:sz w:val="24"/>
          <w:szCs w:val="24"/>
          <w:lang w:val="pt-BR"/>
        </w:rPr>
        <w:t xml:space="preserve">. Tính biểu thức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2130" w:dyaOrig="345" w14:anchorId="2AE1D2D7">
          <v:shape id="_x0000_i6739" type="#_x0000_t75" style="width:106.65pt;height:17pt" o:ole="">
            <v:imagedata r:id="rId1040" o:title=""/>
          </v:shape>
          <o:OLEObject Type="Embed" ProgID="Equation.DSMT4" ShapeID="_x0000_i6739" DrawAspect="Content" ObjectID="_1687895283" r:id="rId1041"/>
        </w:object>
      </w:r>
    </w:p>
    <w:p w14:paraId="254A07CD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26177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300" w:dyaOrig="615" w14:anchorId="34625401">
          <v:shape id="_x0000_i6740" type="#_x0000_t75" style="width:14.95pt;height:30.55pt" o:ole="">
            <v:imagedata r:id="rId1042" o:title=""/>
          </v:shape>
          <o:OLEObject Type="Embed" ProgID="Equation.DSMT4" ShapeID="_x0000_i6740" DrawAspect="Content" ObjectID="_1687895284" r:id="rId1043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40" w:dyaOrig="615" w14:anchorId="3B3D724C">
          <v:shape id="_x0000_i6741" type="#_x0000_t75" style="width:12.25pt;height:30.55pt" o:ole="">
            <v:imagedata r:id="rId1044" o:title=""/>
          </v:shape>
          <o:OLEObject Type="Embed" ProgID="Equation.DSMT4" ShapeID="_x0000_i6741" DrawAspect="Content" ObjectID="_1687895285" r:id="rId1045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26177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300" w:dyaOrig="615" w14:anchorId="3F568F79">
          <v:shape id="_x0000_i6742" type="#_x0000_t75" style="width:14.95pt;height:30.55pt" o:ole="">
            <v:imagedata r:id="rId1046" o:title=""/>
          </v:shape>
          <o:OLEObject Type="Embed" ProgID="Equation.DSMT4" ShapeID="_x0000_i6742" DrawAspect="Content" ObjectID="_1687895286" r:id="rId1047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26177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300" w:dyaOrig="615" w14:anchorId="76CAE1D5">
          <v:shape id="_x0000_i6743" type="#_x0000_t75" style="width:14.95pt;height:30.55pt" o:ole="">
            <v:imagedata r:id="rId1048" o:title=""/>
          </v:shape>
          <o:OLEObject Type="Embed" ProgID="Equation.DSMT4" ShapeID="_x0000_i6743" DrawAspect="Content" ObjectID="_1687895287" r:id="rId1049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41A0650" w14:textId="77777777" w:rsidR="00F30917" w:rsidRPr="00B26177" w:rsidRDefault="00F30917" w:rsidP="00B26177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570DF71" w14:textId="77777777" w:rsidR="00F30917" w:rsidRPr="00B26177" w:rsidRDefault="00F30917" w:rsidP="00B2617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  <w:lang w:val="fr-FR"/>
        </w:rPr>
        <w:t>Chọn A</w:t>
      </w:r>
    </w:p>
    <w:p w14:paraId="2638A441" w14:textId="77777777" w:rsidR="00F30917" w:rsidRPr="00B26177" w:rsidRDefault="00F30917" w:rsidP="00B26177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6390" w:dyaOrig="735" w14:anchorId="60469027">
          <v:shape id="_x0000_i6744" type="#_x0000_t75" style="width:319.25pt;height:36.7pt" o:ole="">
            <v:imagedata r:id="rId1050" o:title=""/>
          </v:shape>
          <o:OLEObject Type="Embed" ProgID="Equation.DSMT4" ShapeID="_x0000_i6744" DrawAspect="Content" ObjectID="_1687895288" r:id="rId1051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6021FE9" w14:textId="77777777" w:rsidR="00F30917" w:rsidRPr="00B26177" w:rsidRDefault="00F30917" w:rsidP="00B26177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25" w14:anchorId="0E15180A">
          <v:shape id="_x0000_i6745" type="#_x0000_t75" style="width:12.25pt;height:11.55pt" o:ole="">
            <v:imagedata r:id="rId1052" o:title=""/>
          </v:shape>
          <o:OLEObject Type="Embed" ProgID="Equation.DSMT4" ShapeID="_x0000_i6745" DrawAspect="Content" ObjectID="_1687895289" r:id="rId1053"/>
        </w:object>
      </w:r>
      <w:r w:rsidRPr="00B26177">
        <w:rPr>
          <w:rFonts w:ascii="Chu Van An" w:hAnsi="Chu Van An" w:cs="Chu Van An"/>
          <w:noProof/>
          <w:sz w:val="24"/>
          <w:szCs w:val="24"/>
          <w:lang w:val="vi-VN"/>
        </w:rPr>
        <w:t xml:space="preserve"> </w: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là góc tù và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5A47F260">
          <v:shape id="_x0000_i6746" type="#_x0000_t75" style="width:51.6pt;height:30.55pt" o:ole="">
            <v:imagedata r:id="rId1054" o:title=""/>
          </v:shape>
          <o:OLEObject Type="Embed" ProgID="Equation.DSMT4" ShapeID="_x0000_i6746" DrawAspect="Content" ObjectID="_1687895290" r:id="rId1055"/>
        </w:object>
      </w:r>
      <w:r w:rsidRPr="00B26177">
        <w:rPr>
          <w:rFonts w:ascii="Chu Van An" w:hAnsi="Chu Van An" w:cs="Chu Van An"/>
          <w:noProof/>
          <w:sz w:val="24"/>
          <w:szCs w:val="24"/>
          <w:lang w:val="vi-VN"/>
        </w:rPr>
        <w:t xml:space="preserve">. </w: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Giá trị của biểu thức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285" w14:anchorId="152A364D">
          <v:shape id="_x0000_i6747" type="#_x0000_t75" style="width:78.8pt;height:14.25pt" o:ole="">
            <v:imagedata r:id="rId1056" o:title=""/>
          </v:shape>
          <o:OLEObject Type="Embed" ProgID="Equation.DSMT4" ShapeID="_x0000_i6747" DrawAspect="Content" ObjectID="_1687895291" r:id="rId1057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7A8F26BA" w14:textId="77777777" w:rsidR="00F30917" w:rsidRPr="00B26177" w:rsidRDefault="00F30917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noProof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330" w:dyaOrig="285" w14:anchorId="0F71F141">
          <v:shape id="_x0000_i6748" type="#_x0000_t75" style="width:16.3pt;height:14.25pt" o:ole="">
            <v:imagedata r:id="rId1058" o:title=""/>
          </v:shape>
          <o:OLEObject Type="Embed" ProgID="Equation.DSMT4" ShapeID="_x0000_i6748" DrawAspect="Content" ObjectID="_1687895292" r:id="rId1059"/>
        </w:object>
      </w:r>
      <w:r w:rsidRPr="00B26177">
        <w:rPr>
          <w:rFonts w:ascii="Chu Van An" w:hAnsi="Chu Van An" w:cs="Chu Van An"/>
          <w:noProof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noProof/>
          <w:color w:val="0000FF"/>
          <w:sz w:val="24"/>
          <w:szCs w:val="24"/>
          <w:lang w:val="vi-VN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330" w:dyaOrig="615" w14:anchorId="214116D1">
          <v:shape id="_x0000_i6749" type="#_x0000_t75" style="width:16.3pt;height:30.55pt" o:ole="">
            <v:imagedata r:id="rId1060" o:title=""/>
          </v:shape>
          <o:OLEObject Type="Embed" ProgID="Equation.DSMT4" ShapeID="_x0000_i6749" DrawAspect="Content" ObjectID="_1687895293" r:id="rId1061"/>
        </w:object>
      </w:r>
      <w:r w:rsidRPr="00B26177">
        <w:rPr>
          <w:rFonts w:ascii="Chu Van An" w:hAnsi="Chu Van An" w:cs="Chu Van An"/>
          <w:noProof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noProof/>
          <w:color w:val="0000FF"/>
          <w:sz w:val="24"/>
          <w:szCs w:val="24"/>
          <w:lang w:val="vi-VN"/>
        </w:rPr>
        <w:tab/>
        <w:t xml:space="preserve">C.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59151F59">
          <v:shape id="_x0000_i6750" type="#_x0000_t75" style="width:8.85pt;height:14.25pt" o:ole="">
            <v:imagedata r:id="rId1062" o:title=""/>
          </v:shape>
          <o:OLEObject Type="Embed" ProgID="Equation.DSMT4" ShapeID="_x0000_i6750" DrawAspect="Content" ObjectID="_1687895294" r:id="rId1063"/>
        </w:object>
      </w:r>
      <w:r w:rsidRPr="00B26177">
        <w:rPr>
          <w:rFonts w:ascii="Chu Van An" w:hAnsi="Chu Van An" w:cs="Chu Van An"/>
          <w:noProof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noProof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480" w:dyaOrig="615" w14:anchorId="1A6087DB">
          <v:shape id="_x0000_i6751" type="#_x0000_t75" style="width:23.75pt;height:30.55pt" o:ole="">
            <v:imagedata r:id="rId1064" o:title=""/>
          </v:shape>
          <o:OLEObject Type="Embed" ProgID="Equation.DSMT4" ShapeID="_x0000_i6751" DrawAspect="Content" ObjectID="_1687895295" r:id="rId1065"/>
        </w:object>
      </w:r>
      <w:r w:rsidRPr="00B26177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60CD9BCA" w14:textId="77777777" w:rsidR="00F30917" w:rsidRPr="00B26177" w:rsidRDefault="00F30917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FF0000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4ADE75B7" w14:textId="77777777" w:rsidR="00F30917" w:rsidRPr="00B26177" w:rsidRDefault="00F30917" w:rsidP="00B2617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00"/>
          <w:sz w:val="24"/>
          <w:szCs w:val="24"/>
          <w:lang w:val="vi-VN"/>
        </w:rPr>
        <w:t>Chọn D</w:t>
      </w:r>
    </w:p>
    <w:p w14:paraId="5356C572" w14:textId="77777777" w:rsidR="00F30917" w:rsidRPr="00B26177" w:rsidRDefault="00F30917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Ta có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fr-FR"/>
        </w:rPr>
        <w:object w:dxaOrig="3915" w:dyaOrig="615" w14:anchorId="04488CF7">
          <v:shape id="_x0000_i6752" type="#_x0000_t75" style="width:195.6pt;height:30.55pt" o:ole="">
            <v:imagedata r:id="rId1066" o:title=""/>
          </v:shape>
          <o:OLEObject Type="Embed" ProgID="Equation.DSMT4" ShapeID="_x0000_i6752" DrawAspect="Content" ObjectID="_1687895296" r:id="rId1067"/>
        </w:object>
      </w:r>
    </w:p>
    <w:p w14:paraId="42E189B2" w14:textId="77777777" w:rsidR="00F30917" w:rsidRPr="00B26177" w:rsidRDefault="00F30917" w:rsidP="00B2617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</w:rPr>
        <w:t xml:space="preserve">Do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25" w14:anchorId="6E54A03E">
          <v:shape id="_x0000_i6753" type="#_x0000_t75" style="width:12.25pt;height:11.55pt" o:ole="">
            <v:imagedata r:id="rId1052" o:title=""/>
          </v:shape>
          <o:OLEObject Type="Embed" ProgID="Equation.DSMT4" ShapeID="_x0000_i6753" DrawAspect="Content" ObjectID="_1687895297" r:id="rId1068"/>
        </w:object>
      </w:r>
      <w:r w:rsidRPr="00B26177">
        <w:rPr>
          <w:rFonts w:ascii="Chu Van An" w:hAnsi="Chu Van An" w:cs="Chu Van An"/>
          <w:noProof/>
          <w:sz w:val="24"/>
          <w:szCs w:val="24"/>
        </w:rPr>
        <w:t xml:space="preserve"> </w:t>
      </w:r>
      <w:r w:rsidRPr="00B26177">
        <w:rPr>
          <w:rFonts w:ascii="Chu Van An" w:hAnsi="Chu Van An" w:cs="Chu Van An"/>
          <w:sz w:val="24"/>
          <w:szCs w:val="24"/>
        </w:rPr>
        <w:t xml:space="preserve">là góc tù nên </w:t>
      </w:r>
      <w:r w:rsidRPr="00B26177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945" w:dyaOrig="285" w14:anchorId="3F94536C">
          <v:shape id="_x0000_i6754" type="#_x0000_t75" style="width:47.55pt;height:14.25pt" o:ole="">
            <v:imagedata r:id="rId1069" o:title=""/>
          </v:shape>
          <o:OLEObject Type="Embed" ProgID="Equation.DSMT4" ShapeID="_x0000_i6754" DrawAspect="Content" ObjectID="_1687895298" r:id="rId1070"/>
        </w:object>
      </w:r>
      <w:r w:rsidRPr="00B26177">
        <w:rPr>
          <w:rFonts w:ascii="Chu Van An" w:hAnsi="Chu Van An" w:cs="Chu Van An"/>
          <w:sz w:val="24"/>
          <w:szCs w:val="24"/>
        </w:rPr>
        <w:t xml:space="preserve">, từ đó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fr-FR"/>
        </w:rPr>
        <w:object w:dxaOrig="1245" w:dyaOrig="615" w14:anchorId="38513B77">
          <v:shape id="_x0000_i6755" type="#_x0000_t75" style="width:62.5pt;height:30.55pt" o:ole="">
            <v:imagedata r:id="rId1071" o:title=""/>
          </v:shape>
          <o:OLEObject Type="Embed" ProgID="Equation.DSMT4" ShapeID="_x0000_i6755" DrawAspect="Content" ObjectID="_1687895299" r:id="rId1072"/>
        </w:object>
      </w:r>
    </w:p>
    <w:p w14:paraId="616C3EFD" w14:textId="77777777" w:rsidR="00F30917" w:rsidRPr="00B26177" w:rsidRDefault="00F30917" w:rsidP="00B2617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Như vậy </w: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3915" w:dyaOrig="690" w14:anchorId="1F6306EB">
          <v:shape id="_x0000_i6756" type="#_x0000_t75" style="width:195.6pt;height:34.65pt" o:ole="">
            <v:imagedata r:id="rId1073" o:title=""/>
          </v:shape>
          <o:OLEObject Type="Embed" ProgID="Equation.DSMT4" ShapeID="_x0000_i6756" DrawAspect="Content" ObjectID="_1687895300" r:id="rId1074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0E909BB" w14:textId="7CB26C24" w:rsidR="00253050" w:rsidRPr="00B26177" w:rsidRDefault="00253050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1F487B0" wp14:editId="7D6B2BB6">
                <wp:extent cx="6547104" cy="1384449"/>
                <wp:effectExtent l="0" t="19050" r="25400" b="25400"/>
                <wp:docPr id="11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12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BF83A8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62AA9B5" w14:textId="77777777" w:rsidR="00253050" w:rsidRPr="004E4A10" w:rsidRDefault="00253050" w:rsidP="0075402F">
                              <w:pPr>
                                <w:kinsoku w:val="0"/>
                                <w:overflowPunct w:val="0"/>
                                <w:ind w:firstLine="45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6FCBDE5E" w14:textId="77777777" w:rsidR="00F47CFD" w:rsidRPr="00F47CFD" w:rsidRDefault="00F47CFD" w:rsidP="00F47CFD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 w:rsidRPr="00F47CF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Sử dụng giá trị lượng giác đặc biệt và các công thức lượng giác cơ bản</w:t>
                              </w:r>
                            </w:p>
                            <w:p w14:paraId="47AE7EB0" w14:textId="77777777" w:rsidR="00253050" w:rsidRPr="007B6D41" w:rsidRDefault="00253050" w:rsidP="00253050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0C3F08FF" w14:textId="77777777" w:rsidR="00253050" w:rsidRPr="00D77153" w:rsidRDefault="00253050" w:rsidP="002530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1" name="Group 121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122" name="Group 12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123" name="Group 12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124" name="Rectangle: Single Corner Snipped 12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27" name="Arrow: Chevron 12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AB04978" w14:textId="77777777" w:rsidR="00F47CFD" w:rsidRPr="002F2C93" w:rsidRDefault="00F47CFD" w:rsidP="00F47CFD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Tính giá trị các biểu thức </w:t>
                                        </w:r>
                                      </w:p>
                                      <w:p w14:paraId="2A6F2BAC" w14:textId="77777777" w:rsidR="00253050" w:rsidRPr="00F64434" w:rsidRDefault="00253050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896" name="Group 212457289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897" name="Freeform: Shape 212457289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9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5EB3B6E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99" name="Group 212457289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00" name="Freeform: Shape 212457290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01" name="Flowchart: Terminator 212457290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02" name="Flowchart: Direct Access Storage 212457290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903" name="Group 2124572903"/>
                          <wpg:cNvGrpSpPr/>
                          <wpg:grpSpPr>
                            <a:xfrm>
                              <a:off x="327017" y="43213"/>
                              <a:ext cx="1197377" cy="528320"/>
                              <a:chOff x="327017" y="43213"/>
                              <a:chExt cx="1197377" cy="52832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04" name="Flowchart: Preparation 2124572904"/>
                            <wps:cNvSpPr/>
                            <wps:spPr>
                              <a:xfrm>
                                <a:off x="327017" y="71511"/>
                                <a:ext cx="1173959" cy="335877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90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53AB8D" w14:textId="7AF56F5C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8D160D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1F487B0" id="_x0000_s1142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">
                <v:shape id="Rectangle: Diagonal Corners Rounded 1" o:spid="_x0000_s1143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3A1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4Ivz8gEevkLAAD//wMAUEsBAi0AFAAGAAgAAAAhANvh9svuAAAAhQEAABMAAAAAAAAA&#10;AAAAAAAAAAAAAFtDb250ZW50X1R5cGVzXS54bWxQSwECLQAUAAYACAAAACEAWvQsW78AAAAVAQAA&#10;CwAAAAAAAAAAAAAAAAAfAQAAX3JlbHMvLnJlbHNQSwECLQAUAAYACAAAACEA99dwN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48BF83A8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62AA9B5" w14:textId="77777777" w:rsidR="00253050" w:rsidRPr="004E4A10" w:rsidRDefault="00253050" w:rsidP="0075402F">
                        <w:pPr>
                          <w:kinsoku w:val="0"/>
                          <w:overflowPunct w:val="0"/>
                          <w:ind w:firstLine="45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6FCBDE5E" w14:textId="77777777" w:rsidR="00F47CFD" w:rsidRPr="00F47CFD" w:rsidRDefault="00F47CFD" w:rsidP="00F47CFD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 w:rsidRPr="00F47CF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Sử dụng giá trị lượng giác đặc biệt và các công thức lượng giác cơ bản</w:t>
                        </w:r>
                      </w:p>
                      <w:p w14:paraId="47AE7EB0" w14:textId="77777777" w:rsidR="00253050" w:rsidRPr="007B6D41" w:rsidRDefault="00253050" w:rsidP="00253050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0C3F08FF" w14:textId="77777777" w:rsidR="00253050" w:rsidRPr="00D77153" w:rsidRDefault="00253050" w:rsidP="002530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21" o:spid="_x0000_s1144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 122" o:spid="_x0000_s1145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v:group id="Group 123" o:spid="_x0000_s1146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<v:shape id="Rectangle: Single Corner Snipped 124" o:spid="_x0000_s1147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" path="m,l6086197,r154724,154724l6240921,447554,,447554,,xe" fillcolor="#f0def6" stroked="f" strokeweight="1.25pt">
                        <v:fill r:id="rId286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125" o:spid="_x0000_s1148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group id="Group 126" o:spid="_x0000_s1149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Arrow: Chevron 127" o:spid="_x0000_s1150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AB04978" w14:textId="77777777" w:rsidR="00F47CFD" w:rsidRPr="002F2C93" w:rsidRDefault="00F47CFD" w:rsidP="00F47CFD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Tính giá trị các biểu thức </w:t>
                                  </w:r>
                                </w:p>
                                <w:p w14:paraId="2A6F2BAC" w14:textId="77777777" w:rsidR="00253050" w:rsidRPr="00F64434" w:rsidRDefault="00253050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2896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">
                            <v:shape id="Freeform: Shape 2124572897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" filled="f" stroked="f">
                              <v:textbox>
                                <w:txbxContent>
                                  <w:p w14:paraId="05EB3B6E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99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">
                          <v:shape id="Freeform: Shape 2124572900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01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02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03" o:spid="_x0000_s1158" style="position:absolute;left:3270;top:432;width:11973;height:5283" coordorigin="3270,432" coordsize="11973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qUzAAAAOM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">
                    <v:shape id="Flowchart: Preparation 2124572904" o:spid="_x0000_s1159" type="#_x0000_t117" style="position:absolute;left:3270;top:715;width:11739;height:33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C53AB8D" w14:textId="7AF56F5C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8D160D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72705AE" w14:textId="77777777" w:rsidR="00253050" w:rsidRPr="00B26177" w:rsidRDefault="00253050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92E548A" w14:textId="77777777" w:rsidR="00F47CFD" w:rsidRPr="00B26177" w:rsidRDefault="00253050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1. </w:t>
      </w:r>
      <w:r w:rsidR="00F47CFD" w:rsidRPr="00B26177">
        <w:rPr>
          <w:rFonts w:ascii="Chu Van An" w:hAnsi="Chu Van An" w:cs="Chu Van An"/>
          <w:color w:val="000000" w:themeColor="text1"/>
          <w:sz w:val="24"/>
          <w:szCs w:val="24"/>
        </w:rPr>
        <w:t>Cho</w:t>
      </w:r>
      <w:r w:rsidR="00F47CFD" w:rsidRPr="00B26177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064" w:dyaOrig="601" w14:anchorId="5A80AE5F">
          <v:shape id="_x0000_i1136" type="#_x0000_t75" style="width:53pt;height:29.9pt" o:ole="">
            <v:imagedata r:id="rId1075" o:title=""/>
          </v:shape>
          <o:OLEObject Type="Embed" ProgID="Equation.DSMT4" ShapeID="_x0000_i1136" DrawAspect="Content" ObjectID="_1687895301" r:id="rId1076"/>
        </w:object>
      </w:r>
      <w:r w:rsidR="00F47CFD"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với </w:t>
      </w:r>
      <w:r w:rsidR="00F47CFD" w:rsidRPr="00B26177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490" w:dyaOrig="275" w14:anchorId="15AE483C">
          <v:shape id="_x0000_i1137" type="#_x0000_t75" style="width:74.05pt;height:13.6pt" o:ole="">
            <v:imagedata r:id="rId1077" o:title=""/>
          </v:shape>
          <o:OLEObject Type="Embed" ProgID="Equation.DSMT4" ShapeID="_x0000_i1137" DrawAspect="Content" ObjectID="_1687895302" r:id="rId1078"/>
        </w:object>
      </w:r>
      <w:r w:rsidR="00F47CFD"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. Tính giá trị của </w:t>
      </w:r>
      <w:r w:rsidR="00F47CFD" w:rsidRPr="00B26177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828" w:dyaOrig="601" w14:anchorId="5A15D17B">
          <v:shape id="_x0000_i1138" type="#_x0000_t75" style="width:91.7pt;height:29.9pt" o:ole="">
            <v:imagedata r:id="rId1079" o:title=""/>
          </v:shape>
          <o:OLEObject Type="Embed" ProgID="Equation.DSMT4" ShapeID="_x0000_i1138" DrawAspect="Content" ObjectID="_1687895303" r:id="rId1080"/>
        </w:object>
      </w:r>
    </w:p>
    <w:p w14:paraId="616E1004" w14:textId="77777777" w:rsidR="00F47CFD" w:rsidRPr="00B26177" w:rsidRDefault="00F47CFD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851" w:dyaOrig="601" w14:anchorId="1212318E">
          <v:shape id="_x0000_i1139" type="#_x0000_t75" style="width:42.8pt;height:29.9pt" o:ole="">
            <v:imagedata r:id="rId1081" o:title=""/>
          </v:shape>
          <o:OLEObject Type="Embed" ProgID="Equation.DSMT4" ShapeID="_x0000_i1139" DrawAspect="Content" ObjectID="_1687895304" r:id="rId1082"/>
        </w:objec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B.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914" w:dyaOrig="601" w14:anchorId="5F03CE34">
          <v:shape id="_x0000_i1140" type="#_x0000_t75" style="width:45.5pt;height:29.9pt" o:ole="">
            <v:imagedata r:id="rId1083" o:title=""/>
          </v:shape>
          <o:OLEObject Type="Embed" ProgID="Equation.DSMT4" ShapeID="_x0000_i1140" DrawAspect="Content" ObjectID="_1687895305" r:id="rId1084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C.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851" w:dyaOrig="601" w14:anchorId="300A94E2">
          <v:shape id="_x0000_i1141" type="#_x0000_t75" style="width:42.8pt;height:29.9pt" o:ole="">
            <v:imagedata r:id="rId1085" o:title=""/>
          </v:shape>
          <o:OLEObject Type="Embed" ProgID="Equation.DSMT4" ShapeID="_x0000_i1141" DrawAspect="Content" ObjectID="_1687895306" r:id="rId1086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1014" w:dyaOrig="601" w14:anchorId="20FE5C79">
          <v:shape id="_x0000_i1142" type="#_x0000_t75" style="width:50.95pt;height:29.9pt" o:ole="">
            <v:imagedata r:id="rId1087" o:title=""/>
          </v:shape>
          <o:OLEObject Type="Embed" ProgID="Equation.DSMT4" ShapeID="_x0000_i1142" DrawAspect="Content" ObjectID="_1687895307" r:id="rId1088"/>
        </w:object>
      </w:r>
      <w:r w:rsidRPr="00B2617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BCD5EE3" w14:textId="282C3945" w:rsidR="00253050" w:rsidRPr="00B26177" w:rsidRDefault="00F47CF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53050"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D43E950" w14:textId="77B08207" w:rsidR="00F47CFD" w:rsidRPr="00B26177" w:rsidRDefault="00F47CFD" w:rsidP="00B26177">
      <w:pPr>
        <w:pStyle w:val="ListParagraph"/>
        <w:numPr>
          <w:ilvl w:val="0"/>
          <w:numId w:val="37"/>
        </w:numPr>
        <w:tabs>
          <w:tab w:val="left" w:pos="2268"/>
        </w:tabs>
        <w:spacing w:line="240" w:lineRule="auto"/>
        <w:ind w:left="1620" w:hanging="270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Ta có</w:t>
      </w:r>
      <w:r w:rsidRPr="00B26177">
        <w:rPr>
          <w:rFonts w:ascii="Chu Van An" w:hAnsi="Chu Van An" w:cs="Chu Van An"/>
          <w:position w:val="-28"/>
          <w:sz w:val="24"/>
          <w:szCs w:val="24"/>
        </w:rPr>
        <w:object w:dxaOrig="3390" w:dyaOrig="735" w14:anchorId="17D1766D">
          <v:shape id="_x0000_i1143" type="#_x0000_t75" style="width:169.8pt;height:36.7pt" o:ole="">
            <v:imagedata r:id="rId1089" o:title=""/>
          </v:shape>
          <o:OLEObject Type="Embed" ProgID="Equation.DSMT4" ShapeID="_x0000_i1143" DrawAspect="Content" ObjectID="_1687895308" r:id="rId109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15A893E" w14:textId="77777777" w:rsidR="00F47CFD" w:rsidRPr="00B26177" w:rsidRDefault="00F47CFD" w:rsidP="00B26177">
      <w:pPr>
        <w:pStyle w:val="ListParagraph"/>
        <w:numPr>
          <w:ilvl w:val="0"/>
          <w:numId w:val="37"/>
        </w:num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Mà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4110" w:dyaOrig="600" w14:anchorId="59B8F3BC">
          <v:shape id="_x0000_i1144" type="#_x0000_t75" style="width:205.8pt;height:29.9pt" o:ole="">
            <v:imagedata r:id="rId1091" o:title=""/>
          </v:shape>
          <o:OLEObject Type="Embed" ProgID="Equation.DSMT4" ShapeID="_x0000_i1144" DrawAspect="Content" ObjectID="_1687895309" r:id="rId1092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594FC792" w14:textId="7ED8BE0E" w:rsidR="00F47CFD" w:rsidRPr="00B26177" w:rsidRDefault="00F47CFD" w:rsidP="00B26177">
      <w:pPr>
        <w:pStyle w:val="ListParagraph"/>
        <w:numPr>
          <w:ilvl w:val="0"/>
          <w:numId w:val="37"/>
        </w:num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Từ đó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2490" w:dyaOrig="600" w14:anchorId="276B5FB8">
          <v:shape id="_x0000_i1145" type="#_x0000_t75" style="width:124.3pt;height:29.9pt" o:ole="">
            <v:imagedata r:id="rId1093" o:title=""/>
          </v:shape>
          <o:OLEObject Type="Embed" ProgID="Equation.DSMT4" ShapeID="_x0000_i1145" DrawAspect="Content" ObjectID="_1687895310" r:id="rId109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EDA3626" w14:textId="77777777" w:rsidR="0033409D" w:rsidRPr="00B26177" w:rsidRDefault="0033409D" w:rsidP="00B26177">
      <w:pPr>
        <w:spacing w:line="240" w:lineRule="auto"/>
        <w:ind w:firstLine="72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2.  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Cho cosx = </w:t>
      </w:r>
      <w:r w:rsidRPr="00B26177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25" w:dyaOrig="664" w14:anchorId="04C75A27">
          <v:shape id="_x0000_i1146" type="#_x0000_t75" style="width:11.55pt;height:33.3pt" o:ole="">
            <v:imagedata r:id="rId1095" o:title=""/>
          </v:shape>
          <o:OLEObject Type="Embed" ProgID="Equation.DSMT4" ShapeID="_x0000_i1146" DrawAspect="Content" ObjectID="_1687895311" r:id="rId1096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 Tính giá trị của biểu thức: P = 3sin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x + cos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x.</w:t>
      </w:r>
    </w:p>
    <w:p w14:paraId="44204F77" w14:textId="445C418C" w:rsidR="0033409D" w:rsidRPr="00B26177" w:rsidRDefault="0033409D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4B8CC1F6" w14:textId="3426B84A" w:rsidR="0033409D" w:rsidRPr="00B26177" w:rsidRDefault="0033409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Lời giải</w:t>
      </w:r>
    </w:p>
    <w:p w14:paraId="61782812" w14:textId="77777777" w:rsidR="0033409D" w:rsidRPr="00B26177" w:rsidRDefault="0033409D" w:rsidP="00B26177">
      <w:pPr>
        <w:pStyle w:val="ListParagraph"/>
        <w:numPr>
          <w:ilvl w:val="0"/>
          <w:numId w:val="38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sin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sz w:val="24"/>
          <w:szCs w:val="24"/>
        </w:rPr>
        <w:t>x + cos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sz w:val="24"/>
          <w:szCs w:val="24"/>
        </w:rPr>
        <w:t>x = 1</w:t>
      </w:r>
    </w:p>
    <w:p w14:paraId="59A63173" w14:textId="77777777" w:rsidR="0033409D" w:rsidRPr="00B26177" w:rsidRDefault="0033409D" w:rsidP="00B26177">
      <w:pPr>
        <w:pStyle w:val="ListParagraph"/>
        <w:numPr>
          <w:ilvl w:val="1"/>
          <w:numId w:val="38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sin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sz w:val="24"/>
          <w:szCs w:val="24"/>
        </w:rPr>
        <w:t>x = 1 – cos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sz w:val="24"/>
          <w:szCs w:val="24"/>
        </w:rPr>
        <w:t xml:space="preserve">x =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220" w:dyaOrig="660" w14:anchorId="2FA3806C">
          <v:shape id="_x0000_i1147" type="#_x0000_t75" style="width:10.2pt;height:33.3pt" o:ole="">
            <v:imagedata r:id="rId1097" o:title=""/>
          </v:shape>
          <o:OLEObject Type="Embed" ProgID="Equation.DSMT4" ShapeID="_x0000_i1147" DrawAspect="Content" ObjectID="_1687895312" r:id="rId1098"/>
        </w:object>
      </w:r>
    </w:p>
    <w:p w14:paraId="57C3ECBB" w14:textId="77777777" w:rsidR="0033409D" w:rsidRPr="00B26177" w:rsidRDefault="0033409D" w:rsidP="00B26177">
      <w:pPr>
        <w:pStyle w:val="ListParagraph"/>
        <w:numPr>
          <w:ilvl w:val="1"/>
          <w:numId w:val="38"/>
        </w:num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P =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340" w:dyaOrig="660" w14:anchorId="2E828D6C">
          <v:shape id="_x0000_i1148" type="#_x0000_t75" style="width:16.3pt;height:33.3pt" o:ole="">
            <v:imagedata r:id="rId1099" o:title=""/>
          </v:shape>
          <o:OLEObject Type="Embed" ProgID="Equation.DSMT4" ShapeID="_x0000_i1148" DrawAspect="Content" ObjectID="_1687895313" r:id="rId1100"/>
        </w:object>
      </w:r>
    </w:p>
    <w:p w14:paraId="5E1BF74E" w14:textId="1E7C01FE" w:rsidR="0033409D" w:rsidRPr="00B26177" w:rsidRDefault="0033409D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B4F3E74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595" w:dyaOrig="615" w14:anchorId="3A14E377">
          <v:shape id="_x0000_i4379" type="#_x0000_t75" style="width:129.75pt;height:30.55pt" o:ole="">
            <v:imagedata r:id="rId1101" o:title=""/>
          </v:shape>
          <o:OLEObject Type="Embed" ProgID="Equation.DSMT4" ShapeID="_x0000_i4379" DrawAspect="Content" ObjectID="_1687895314" r:id="rId1102"/>
        </w:object>
      </w:r>
      <w:r w:rsidRPr="00B26177">
        <w:rPr>
          <w:rFonts w:ascii="Chu Van An" w:hAnsi="Chu Van An" w:cs="Chu Van An"/>
          <w:sz w:val="24"/>
          <w:szCs w:val="24"/>
        </w:rPr>
        <w:t>. Tính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B2617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55" w:dyaOrig="225" w14:anchorId="4E6713F0">
          <v:shape id="_x0000_i4380" type="#_x0000_t75" style="width:27.85pt;height:11.55pt" o:ole="">
            <v:imagedata r:id="rId1103" o:title=""/>
          </v:shape>
          <o:OLEObject Type="Embed" ProgID="Equation.DSMT4" ShapeID="_x0000_i4380" DrawAspect="Content" ObjectID="_1687895315" r:id="rId1104"/>
        </w:object>
      </w:r>
    </w:p>
    <w:p w14:paraId="6A1BCC78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60" w:dyaOrig="615" w14:anchorId="6374B182">
          <v:shape id="_x0000_i4381" type="#_x0000_t75" style="width:48.25pt;height:30.55pt" o:ole="">
            <v:imagedata r:id="rId1105" o:title=""/>
          </v:shape>
          <o:OLEObject Type="Embed" ProgID="Equation.DSMT4" ShapeID="_x0000_i4381" DrawAspect="Content" ObjectID="_1687895316" r:id="rId110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140" w:dyaOrig="615" w14:anchorId="0ECAA178">
          <v:shape id="_x0000_i4382" type="#_x0000_t75" style="width:57.05pt;height:30.55pt" o:ole="">
            <v:imagedata r:id="rId1107" o:title=""/>
          </v:shape>
          <o:OLEObject Type="Embed" ProgID="Equation.DSMT4" ShapeID="_x0000_i4382" DrawAspect="Content" ObjectID="_1687895317" r:id="rId1108"/>
        </w:objec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125" w:dyaOrig="615" w14:anchorId="0EA138E3">
          <v:shape id="_x0000_i4383" type="#_x0000_t75" style="width:56.4pt;height:30.55pt" o:ole="">
            <v:imagedata r:id="rId1109" o:title=""/>
          </v:shape>
          <o:OLEObject Type="Embed" ProgID="Equation.DSMT4" ShapeID="_x0000_i4383" DrawAspect="Content" ObjectID="_1687895318" r:id="rId111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60" w:dyaOrig="615" w14:anchorId="5A100A18">
          <v:shape id="_x0000_i4384" type="#_x0000_t75" style="width:48.25pt;height:30.55pt" o:ole="">
            <v:imagedata r:id="rId1111" o:title=""/>
          </v:shape>
          <o:OLEObject Type="Embed" ProgID="Equation.DSMT4" ShapeID="_x0000_i4384" DrawAspect="Content" ObjectID="_1687895319" r:id="rId1112"/>
        </w:object>
      </w:r>
    </w:p>
    <w:p w14:paraId="477FF9C0" w14:textId="77777777" w:rsidR="00812195" w:rsidRPr="00B26177" w:rsidRDefault="00812195" w:rsidP="00B2617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sz w:val="24"/>
          <w:szCs w:val="24"/>
        </w:rPr>
        <w:t>Lời giải</w:t>
      </w:r>
    </w:p>
    <w:p w14:paraId="139D12A5" w14:textId="77777777" w:rsidR="00812195" w:rsidRPr="00B26177" w:rsidRDefault="00812195" w:rsidP="00B2617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0BE0F9E5" w14:textId="77777777" w:rsidR="00812195" w:rsidRPr="00B26177" w:rsidRDefault="00812195" w:rsidP="00B2617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B26177">
        <w:rPr>
          <w:rFonts w:ascii="Chu Van An" w:eastAsia="Times New Roman" w:hAnsi="Chu Van An" w:cs="Chu Van An"/>
          <w:position w:val="-30"/>
          <w:sz w:val="24"/>
          <w:szCs w:val="24"/>
        </w:rPr>
        <w:object w:dxaOrig="7965" w:dyaOrig="795" w14:anchorId="34602C50">
          <v:shape id="_x0000_i4385" type="#_x0000_t75" style="width:398.05pt;height:40.1pt" o:ole="">
            <v:imagedata r:id="rId1113" o:title=""/>
          </v:shape>
          <o:OLEObject Type="Embed" ProgID="Equation.DSMT4" ShapeID="_x0000_i4385" DrawAspect="Content" ObjectID="_1687895320" r:id="rId1114"/>
        </w:object>
      </w:r>
    </w:p>
    <w:p w14:paraId="50DF7146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lastRenderedPageBreak/>
        <w:t xml:space="preserve">Vì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315" w14:anchorId="6890BA9F">
          <v:shape id="_x0000_i4386" type="#_x0000_t75" style="width:72.7pt;height:15.6pt" o:ole="">
            <v:imagedata r:id="rId1115" o:title=""/>
          </v:shape>
          <o:OLEObject Type="Embed" ProgID="Equation.DSMT4" ShapeID="_x0000_i4386" DrawAspect="Content" ObjectID="_1687895321" r:id="rId1116"/>
        </w:object>
      </w:r>
      <w:r w:rsidRPr="00B26177">
        <w:rPr>
          <w:rFonts w:ascii="Chu Van An" w:hAnsi="Chu Van An" w:cs="Chu Van An"/>
          <w:sz w:val="24"/>
          <w:szCs w:val="24"/>
        </w:rPr>
        <w:t xml:space="preserve">nên </w:t>
      </w:r>
      <w:r w:rsidRPr="00B2617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125" w:dyaOrig="615" w14:anchorId="1354637F">
          <v:shape id="_x0000_i4387" type="#_x0000_t75" style="width:56.4pt;height:30.55pt" o:ole="">
            <v:imagedata r:id="rId1109" o:title=""/>
          </v:shape>
          <o:OLEObject Type="Embed" ProgID="Equation.DSMT4" ShapeID="_x0000_i4387" DrawAspect="Content" ObjectID="_1687895322" r:id="rId1117"/>
        </w:object>
      </w:r>
    </w:p>
    <w:p w14:paraId="27097547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B26177">
        <w:rPr>
          <w:rFonts w:ascii="Chu Van An" w:hAnsi="Chu Van An" w:cs="Chu Van An"/>
          <w:sz w:val="24"/>
          <w:szCs w:val="24"/>
          <w:lang w:val="pt-BR"/>
        </w:rPr>
        <w:t>Cho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15" w14:anchorId="2779AAAC">
          <v:shape id="_x0000_i4388" type="#_x0000_t75" style="width:46.2pt;height:30.55pt" o:ole="">
            <v:imagedata r:id="rId1118" o:title=""/>
          </v:shape>
          <o:OLEObject Type="Embed" ProgID="Equation.DSMT4" ShapeID="_x0000_i4388" DrawAspect="Content" ObjectID="_1687895323" r:id="rId1119"/>
        </w:object>
      </w:r>
      <w:r w:rsidRPr="00B26177">
        <w:rPr>
          <w:rFonts w:ascii="Chu Van An" w:hAnsi="Chu Van An" w:cs="Chu Van An"/>
          <w:sz w:val="24"/>
          <w:szCs w:val="24"/>
          <w:lang w:val="pt-BR"/>
        </w:rPr>
        <w:t xml:space="preserve"> với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315" w14:anchorId="0195506B">
          <v:shape id="_x0000_i4389" type="#_x0000_t75" style="width:72.7pt;height:15.6pt" o:ole="">
            <v:imagedata r:id="rId1120" o:title=""/>
          </v:shape>
          <o:OLEObject Type="Embed" ProgID="Equation.DSMT4" ShapeID="_x0000_i4389" DrawAspect="Content" ObjectID="_1687895324" r:id="rId1121"/>
        </w:object>
      </w:r>
      <w:r w:rsidRPr="00B26177">
        <w:rPr>
          <w:rFonts w:ascii="Chu Van An" w:hAnsi="Chu Van An" w:cs="Chu Van An"/>
          <w:sz w:val="24"/>
          <w:szCs w:val="24"/>
          <w:lang w:val="pt-BR"/>
        </w:rPr>
        <w:t xml:space="preserve">. Giá trị của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10" w14:anchorId="583ADABB">
          <v:shape id="_x0000_i4390" type="#_x0000_t75" style="width:28.55pt;height:10.2pt" o:ole="">
            <v:imagedata r:id="rId1122" o:title=""/>
          </v:shape>
          <o:OLEObject Type="Embed" ProgID="Equation.DSMT4" ShapeID="_x0000_i4390" DrawAspect="Content" ObjectID="_1687895325" r:id="rId1123"/>
        </w:object>
      </w:r>
      <w:r w:rsidRPr="00B26177">
        <w:rPr>
          <w:rFonts w:ascii="Chu Van An" w:hAnsi="Chu Van An" w:cs="Chu Van An"/>
          <w:sz w:val="24"/>
          <w:szCs w:val="24"/>
          <w:lang w:val="pt-BR"/>
        </w:rPr>
        <w:t xml:space="preserve"> bằng</w:t>
      </w:r>
    </w:p>
    <w:p w14:paraId="30E4FF62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pt-B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690" w:dyaOrig="690" w14:anchorId="64E62B2C">
          <v:shape id="_x0000_i4391" type="#_x0000_t75" style="width:34.65pt;height:34.65pt" o:ole="">
            <v:imagedata r:id="rId1124" o:title=""/>
          </v:shape>
          <o:OLEObject Type="Embed" ProgID="Equation.DSMT4" ShapeID="_x0000_i4391" DrawAspect="Content" ObjectID="_1687895326" r:id="rId1125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540" w:dyaOrig="690" w14:anchorId="6D132A39">
          <v:shape id="_x0000_i4392" type="#_x0000_t75" style="width:27.15pt;height:34.65pt" o:ole="">
            <v:imagedata r:id="rId1126" o:title=""/>
          </v:shape>
          <o:OLEObject Type="Embed" ProgID="Equation.DSMT4" ShapeID="_x0000_i4392" DrawAspect="Content" ObjectID="_1687895327" r:id="rId1127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1347B47C">
          <v:shape id="_x0000_i4393" type="#_x0000_t75" style="width:12.25pt;height:30.55pt" o:ole="">
            <v:imagedata r:id="rId1128" o:title=""/>
          </v:shape>
          <o:OLEObject Type="Embed" ProgID="Equation.DSMT4" ShapeID="_x0000_i4393" DrawAspect="Content" ObjectID="_1687895328" r:id="rId1129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40E3C28D">
          <v:shape id="_x0000_i4394" type="#_x0000_t75" style="width:19.7pt;height:30.55pt" o:ole="">
            <v:imagedata r:id="rId1130" o:title=""/>
          </v:shape>
          <o:OLEObject Type="Embed" ProgID="Equation.DSMT4" ShapeID="_x0000_i4394" DrawAspect="Content" ObjectID="_1687895329" r:id="rId1131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5C261D3B" w14:textId="77777777" w:rsidR="00812195" w:rsidRPr="00B26177" w:rsidRDefault="00812195" w:rsidP="00B26177">
      <w:pPr>
        <w:pStyle w:val="ListParagraph"/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3D3C36FA" w14:textId="77777777" w:rsidR="00812195" w:rsidRPr="00B26177" w:rsidRDefault="00812195" w:rsidP="00B26177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</w:pPr>
      <w:r w:rsidRPr="00B26177"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  <w:t>Chọn A</w:t>
      </w:r>
    </w:p>
    <w:p w14:paraId="4A15E6CB" w14:textId="77777777" w:rsidR="00812195" w:rsidRPr="00B26177" w:rsidRDefault="00812195" w:rsidP="00B2617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pt-BR"/>
        </w:rPr>
      </w:pP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Có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15" w14:anchorId="7CAB7C54">
          <v:shape id="_x0000_i4395" type="#_x0000_t75" style="width:46.2pt;height:30.55pt" o:ole="">
            <v:imagedata r:id="rId1132" o:title=""/>
          </v:shape>
          <o:OLEObject Type="Embed" ProgID="Equation.DSMT4" ShapeID="_x0000_i4395" DrawAspect="Content" ObjectID="_1687895330" r:id="rId1133"/>
        </w:objec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055" w:dyaOrig="615" w14:anchorId="59CD8BF0">
          <v:shape id="_x0000_i4396" type="#_x0000_t75" style="width:102.55pt;height:30.55pt" o:ole="">
            <v:imagedata r:id="rId1134" o:title=""/>
          </v:shape>
          <o:OLEObject Type="Embed" ProgID="Equation.DSMT4" ShapeID="_x0000_i4396" DrawAspect="Content" ObjectID="_1687895331" r:id="rId1135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 mà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315" w14:anchorId="3D7E65E8">
          <v:shape id="_x0000_i4397" type="#_x0000_t75" style="width:72.7pt;height:15.6pt" o:ole="">
            <v:imagedata r:id="rId1136" o:title=""/>
          </v:shape>
          <o:OLEObject Type="Embed" ProgID="Equation.DSMT4" ShapeID="_x0000_i4397" DrawAspect="Content" ObjectID="_1687895332" r:id="rId1137"/>
        </w:objec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940" w:dyaOrig="690" w14:anchorId="35184874">
          <v:shape id="_x0000_i4398" type="#_x0000_t75" style="width:146.7pt;height:34.65pt" o:ole="">
            <v:imagedata r:id="rId1138" o:title=""/>
          </v:shape>
          <o:OLEObject Type="Embed" ProgID="Equation.DSMT4" ShapeID="_x0000_i4398" DrawAspect="Content" ObjectID="_1687895333" r:id="rId1139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4543C8A5" w14:textId="77777777" w:rsidR="00812195" w:rsidRPr="00B26177" w:rsidRDefault="00812195" w:rsidP="00B26177">
      <w:pPr>
        <w:pStyle w:val="oancuaDanhsach1"/>
        <w:numPr>
          <w:ilvl w:val="0"/>
          <w:numId w:val="41"/>
        </w:numPr>
        <w:tabs>
          <w:tab w:val="left" w:pos="992"/>
        </w:tabs>
        <w:autoSpaceDE w:val="0"/>
        <w:autoSpaceDN w:val="0"/>
        <w:adjustRightInd w:val="0"/>
        <w:spacing w:before="120" w:line="240" w:lineRule="auto"/>
        <w:rPr>
          <w:rFonts w:ascii="Chu Van An" w:hAnsi="Chu Van An" w:cs="Chu Van An"/>
          <w:b/>
          <w:color w:val="0000FF"/>
          <w:lang w:val="fr-FR"/>
        </w:rPr>
      </w:pPr>
      <w:r w:rsidRPr="00B26177">
        <w:rPr>
          <w:rFonts w:ascii="Chu Van An" w:hAnsi="Chu Van An" w:cs="Chu Van An"/>
          <w:lang w:val="vi-VN"/>
        </w:rPr>
        <w:t xml:space="preserve">Biết </w:t>
      </w:r>
      <w:r w:rsidRPr="00B26177">
        <w:rPr>
          <w:rFonts w:ascii="Chu Van An" w:hAnsi="Chu Van An" w:cs="Chu Van An"/>
          <w:position w:val="-24"/>
          <w:lang w:val="vi-VN"/>
        </w:rPr>
        <w:object w:dxaOrig="960" w:dyaOrig="615" w14:anchorId="7FA05571">
          <v:shape id="_x0000_i4399" type="#_x0000_t75" style="width:48.25pt;height:30.55pt" o:ole="">
            <v:imagedata r:id="rId1140" o:title=""/>
          </v:shape>
          <o:OLEObject Type="Embed" ProgID="Equation.DSMT4" ShapeID="_x0000_i4399" DrawAspect="Content" ObjectID="_1687895334" r:id="rId1141"/>
        </w:object>
      </w:r>
      <w:r w:rsidRPr="00B26177">
        <w:rPr>
          <w:rFonts w:ascii="Chu Van An" w:hAnsi="Chu Van An" w:cs="Chu Van An"/>
          <w:lang w:val="vi-VN"/>
        </w:rPr>
        <w:t xml:space="preserve"> </w:t>
      </w:r>
      <w:r w:rsidRPr="00B26177">
        <w:rPr>
          <w:rFonts w:ascii="Chu Van An" w:hAnsi="Chu Van An" w:cs="Chu Van An"/>
          <w:position w:val="-14"/>
          <w:lang w:val="vi-VN"/>
        </w:rPr>
        <w:object w:dxaOrig="1680" w:dyaOrig="405" w14:anchorId="44FABEF2">
          <v:shape id="_x0000_i4400" type="#_x0000_t75" style="width:84.25pt;height:20.4pt" o:ole="">
            <v:imagedata r:id="rId1142" o:title=""/>
          </v:shape>
          <o:OLEObject Type="Embed" ProgID="Equation.DSMT4" ShapeID="_x0000_i4400" DrawAspect="Content" ObjectID="_1687895335" r:id="rId1143"/>
        </w:object>
      </w:r>
      <w:r w:rsidRPr="00B26177">
        <w:rPr>
          <w:rFonts w:ascii="Chu Van An" w:hAnsi="Chu Van An" w:cs="Chu Van An"/>
          <w:lang w:val="vi-VN"/>
        </w:rPr>
        <w:t xml:space="preserve">. Tính giá trị của </w:t>
      </w:r>
      <w:r w:rsidRPr="00B26177">
        <w:rPr>
          <w:rFonts w:ascii="Chu Van An" w:hAnsi="Chu Van An" w:cs="Chu Van An"/>
          <w:position w:val="-6"/>
          <w:lang w:val="vi-VN"/>
        </w:rPr>
        <w:object w:dxaOrig="555" w:dyaOrig="255" w14:anchorId="627C1D28">
          <v:shape id="_x0000_i4401" type="#_x0000_t75" style="width:27.85pt;height:12.9pt" o:ole="">
            <v:imagedata r:id="rId1144" o:title=""/>
          </v:shape>
          <o:OLEObject Type="Embed" ProgID="Equation.DSMT4" ShapeID="_x0000_i4401" DrawAspect="Content" ObjectID="_1687895336" r:id="rId1145"/>
        </w:object>
      </w:r>
      <w:r w:rsidRPr="00B26177">
        <w:rPr>
          <w:rFonts w:ascii="Chu Van An" w:hAnsi="Chu Van An" w:cs="Chu Van An"/>
          <w:lang w:val="vi-VN"/>
        </w:rPr>
        <w:t>.</w:t>
      </w:r>
    </w:p>
    <w:p w14:paraId="5475460B" w14:textId="77777777" w:rsidR="00812195" w:rsidRPr="00B26177" w:rsidRDefault="00812195" w:rsidP="00B26177">
      <w:pPr>
        <w:pStyle w:val="oancuaDanhsach1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40" w:lineRule="auto"/>
        <w:ind w:left="992"/>
        <w:rPr>
          <w:rFonts w:ascii="Chu Van An" w:hAnsi="Chu Van An" w:cs="Chu Van An"/>
          <w:b/>
          <w:color w:val="0000FF"/>
          <w:lang w:val="fr-FR"/>
        </w:rPr>
      </w:pPr>
      <w:r w:rsidRPr="00B26177">
        <w:rPr>
          <w:rFonts w:ascii="Chu Van An" w:eastAsia="Times New Roman" w:hAnsi="Chu Van An" w:cs="Chu Van An"/>
          <w:b/>
          <w:color w:val="0000FF"/>
          <w:lang w:val="fr-FR"/>
        </w:rPr>
        <w:t xml:space="preserve">A. </w:t>
      </w:r>
      <w:r w:rsidRPr="00B26177">
        <w:rPr>
          <w:rFonts w:ascii="Chu Van An" w:hAnsi="Chu Van An" w:cs="Chu Van An"/>
          <w:position w:val="-8"/>
        </w:rPr>
        <w:object w:dxaOrig="465" w:dyaOrig="375" w14:anchorId="4E77802A">
          <v:shape id="_x0000_i4402" type="#_x0000_t75" style="width:23.1pt;height:19pt" o:ole="">
            <v:imagedata r:id="rId1146" o:title=""/>
          </v:shape>
          <o:OLEObject Type="Embed" ProgID="Equation.DSMT4" ShapeID="_x0000_i4402" DrawAspect="Content" ObjectID="_1687895337" r:id="rId1147"/>
        </w:object>
      </w:r>
      <w:r w:rsidRPr="00B26177">
        <w:rPr>
          <w:rFonts w:ascii="Chu Van An" w:hAnsi="Chu Van An" w:cs="Chu Van An"/>
          <w:lang w:val="fr-FR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B. </w:t>
      </w:r>
      <w:r w:rsidRPr="00B26177">
        <w:rPr>
          <w:rFonts w:ascii="Chu Van An" w:hAnsi="Chu Van An" w:cs="Chu Van An"/>
          <w:position w:val="-24"/>
        </w:rPr>
        <w:object w:dxaOrig="660" w:dyaOrig="690" w14:anchorId="597CB608">
          <v:shape id="_x0000_i4403" type="#_x0000_t75" style="width:33.3pt;height:34.65pt" o:ole="">
            <v:imagedata r:id="rId1148" o:title=""/>
          </v:shape>
          <o:OLEObject Type="Embed" ProgID="Equation.DSMT4" ShapeID="_x0000_i4403" DrawAspect="Content" ObjectID="_1687895338" r:id="rId1149"/>
        </w:object>
      </w:r>
      <w:r w:rsidRPr="00B26177">
        <w:rPr>
          <w:rFonts w:ascii="Chu Van An" w:hAnsi="Chu Van An" w:cs="Chu Van An"/>
          <w:lang w:val="fr-FR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C. </w:t>
      </w:r>
      <w:r w:rsidRPr="00B26177">
        <w:rPr>
          <w:rFonts w:ascii="Chu Van An" w:hAnsi="Chu Van An" w:cs="Chu Van An"/>
          <w:position w:val="-8"/>
        </w:rPr>
        <w:object w:dxaOrig="600" w:dyaOrig="375" w14:anchorId="20602487">
          <v:shape id="_x0000_i4404" type="#_x0000_t75" style="width:29.9pt;height:19pt" o:ole="">
            <v:imagedata r:id="rId1150" o:title=""/>
          </v:shape>
          <o:OLEObject Type="Embed" ProgID="Equation.DSMT4" ShapeID="_x0000_i4404" DrawAspect="Content" ObjectID="_1687895339" r:id="rId1151"/>
        </w:object>
      </w:r>
      <w:r w:rsidRPr="00B26177">
        <w:rPr>
          <w:rFonts w:ascii="Chu Van An" w:hAnsi="Chu Van An" w:cs="Chu Van An"/>
          <w:lang w:val="fr-FR"/>
        </w:rPr>
        <w:t>.</w:t>
      </w:r>
      <w:r w:rsidRPr="00B26177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D. </w:t>
      </w:r>
      <w:r w:rsidRPr="00B26177">
        <w:rPr>
          <w:rFonts w:ascii="Chu Van An" w:hAnsi="Chu Van An" w:cs="Chu Van An"/>
          <w:position w:val="-24"/>
        </w:rPr>
        <w:object w:dxaOrig="495" w:dyaOrig="690" w14:anchorId="23661DCB">
          <v:shape id="_x0000_i4405" type="#_x0000_t75" style="width:24.45pt;height:34.65pt" o:ole="">
            <v:imagedata r:id="rId1152" o:title=""/>
          </v:shape>
          <o:OLEObject Type="Embed" ProgID="Equation.DSMT4" ShapeID="_x0000_i4405" DrawAspect="Content" ObjectID="_1687895340" r:id="rId1153"/>
        </w:object>
      </w:r>
      <w:r w:rsidRPr="00B26177">
        <w:rPr>
          <w:rFonts w:ascii="Chu Van An" w:hAnsi="Chu Van An" w:cs="Chu Van An"/>
          <w:lang w:val="fr-FR"/>
        </w:rPr>
        <w:t>.</w:t>
      </w:r>
    </w:p>
    <w:p w14:paraId="320D079D" w14:textId="77777777" w:rsidR="00812195" w:rsidRPr="00B26177" w:rsidRDefault="00812195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8E9CFED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7CDA9248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26177">
        <w:rPr>
          <w:rFonts w:ascii="Chu Van An" w:hAnsi="Chu Van An" w:cs="Chu Van An"/>
          <w:sz w:val="24"/>
          <w:szCs w:val="24"/>
        </w:rPr>
        <w:t>Ta có</w: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860" w:dyaOrig="615" w14:anchorId="1F91CAEA">
          <v:shape id="_x0000_i4406" type="#_x0000_t75" style="width:93.05pt;height:30.55pt" o:ole="">
            <v:imagedata r:id="rId1154" o:title=""/>
          </v:shape>
          <o:OLEObject Type="Embed" ProgID="Equation.DSMT4" ShapeID="_x0000_i4406" DrawAspect="Content" ObjectID="_1687895341" r:id="rId1155"/>
        </w:objec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2175" w:dyaOrig="615" w14:anchorId="37224880">
          <v:shape id="_x0000_i4407" type="#_x0000_t75" style="width:108.7pt;height:30.55pt" o:ole="">
            <v:imagedata r:id="rId1156" o:title=""/>
          </v:shape>
          <o:OLEObject Type="Embed" ProgID="Equation.DSMT4" ShapeID="_x0000_i4407" DrawAspect="Content" ObjectID="_1687895342" r:id="rId1157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455" w:dyaOrig="315" w14:anchorId="39443A01">
          <v:shape id="_x0000_i4408" type="#_x0000_t75" style="width:72.7pt;height:15.6pt" o:ole="">
            <v:imagedata r:id="rId1158" o:title=""/>
          </v:shape>
          <o:OLEObject Type="Embed" ProgID="Equation.DSMT4" ShapeID="_x0000_i4408" DrawAspect="Content" ObjectID="_1687895343" r:id="rId1159"/>
        </w:object>
      </w:r>
      <w:r w:rsidRPr="00B26177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1680" w:dyaOrig="360" w14:anchorId="09721A99">
          <v:shape id="_x0000_i4409" type="#_x0000_t75" style="width:84.25pt;height:18.35pt" o:ole="">
            <v:imagedata r:id="rId1160" o:title=""/>
          </v:shape>
          <o:OLEObject Type="Embed" ProgID="Equation.DSMT4" ShapeID="_x0000_i4409" DrawAspect="Content" ObjectID="_1687895344" r:id="rId1161"/>
        </w:object>
      </w:r>
    </w:p>
    <w:p w14:paraId="682AD688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Vì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500" w:dyaOrig="285" w14:anchorId="79731813">
          <v:shape id="_x0000_i4410" type="#_x0000_t75" style="width:74.7pt;height:14.25pt" o:ole="">
            <v:imagedata r:id="rId1162" o:title=""/>
          </v:shape>
          <o:OLEObject Type="Embed" ProgID="Equation.DSMT4" ShapeID="_x0000_i4410" DrawAspect="Content" ObjectID="_1687895345" r:id="rId1163"/>
        </w:object>
      </w:r>
      <w:r w:rsidRPr="00B2617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15" w:dyaOrig="285" w14:anchorId="4F6F8F75">
          <v:shape id="_x0000_i4411" type="#_x0000_t75" style="width:60.45pt;height:14.25pt" o:ole="">
            <v:imagedata r:id="rId1164" o:title=""/>
          </v:shape>
          <o:OLEObject Type="Embed" ProgID="Equation.DSMT4" ShapeID="_x0000_i4411" DrawAspect="Content" ObjectID="_1687895346" r:id="rId1165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. Vậy </w:t>
      </w:r>
      <w:r w:rsidRPr="00B26177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1365" w:dyaOrig="360" w14:anchorId="05DF4D68">
          <v:shape id="_x0000_i4412" type="#_x0000_t75" style="width:67.9pt;height:18.35pt" o:ole="">
            <v:imagedata r:id="rId1166" o:title=""/>
          </v:shape>
          <o:OLEObject Type="Embed" ProgID="Equation.DSMT4" ShapeID="_x0000_i4412" DrawAspect="Content" ObjectID="_1687895347" r:id="rId1167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E74FB58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Biết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535" w:dyaOrig="615" w14:anchorId="62A93059">
          <v:shape id="_x0000_i4413" type="#_x0000_t75" style="width:127pt;height:30.55pt" o:ole="">
            <v:imagedata r:id="rId1168" o:title=""/>
          </v:shape>
          <o:OLEObject Type="Embed" ProgID="Equation.DSMT4" ShapeID="_x0000_i4413" DrawAspect="Content" ObjectID="_1687895348" r:id="rId1169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Hỏi giá trị của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55" w14:anchorId="0FB0AE90">
          <v:shape id="_x0000_i4414" type="#_x0000_t75" style="width:28.55pt;height:12.9pt" o:ole="">
            <v:imagedata r:id="rId1170" o:title=""/>
          </v:shape>
          <o:OLEObject Type="Embed" ProgID="Equation.DSMT4" ShapeID="_x0000_i4414" DrawAspect="Content" ObjectID="_1687895349" r:id="rId1171"/>
        </w:object>
      </w:r>
      <w:r w:rsidRPr="00B26177">
        <w:rPr>
          <w:rFonts w:ascii="Chu Van An" w:hAnsi="Chu Van An" w:cs="Chu Van An"/>
          <w:sz w:val="24"/>
          <w:szCs w:val="24"/>
        </w:rPr>
        <w:t>bằng bao nhiêu?</w:t>
      </w:r>
    </w:p>
    <w:p w14:paraId="78DB33EF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30" w:dyaOrig="270" w14:anchorId="082570D4">
          <v:shape id="_x0000_i4415" type="#_x0000_t75" style="width:16.3pt;height:13.6pt" o:ole="">
            <v:imagedata r:id="rId1172" o:title=""/>
          </v:shape>
          <o:OLEObject Type="Embed" ProgID="Equation.DSMT4" ShapeID="_x0000_i4415" DrawAspect="Content" ObjectID="_1687895350" r:id="rId1173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690" w:dyaOrig="660" w14:anchorId="1F66366E">
          <v:shape id="_x0000_i4416" type="#_x0000_t75" style="width:34.65pt;height:33.3pt" o:ole="">
            <v:imagedata r:id="rId1174" o:title=""/>
          </v:shape>
          <o:OLEObject Type="Embed" ProgID="Equation.DSMT4" ShapeID="_x0000_i4416" DrawAspect="Content" ObjectID="_1687895351" r:id="rId1175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510" w:dyaOrig="690" w14:anchorId="2F42E364">
          <v:shape id="_x0000_i4417" type="#_x0000_t75" style="width:25.8pt;height:34.65pt" o:ole="">
            <v:imagedata r:id="rId1176" o:title=""/>
          </v:shape>
          <o:OLEObject Type="Embed" ProgID="Equation.DSMT4" ShapeID="_x0000_i4417" DrawAspect="Content" ObjectID="_1687895352" r:id="rId1177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95" w:dyaOrig="255" w14:anchorId="341A4D78">
          <v:shape id="_x0000_i4418" type="#_x0000_t75" style="width:9.5pt;height:12.9pt" o:ole="">
            <v:imagedata r:id="rId1178" o:title=""/>
          </v:shape>
          <o:OLEObject Type="Embed" ProgID="Equation.DSMT4" ShapeID="_x0000_i4418" DrawAspect="Content" ObjectID="_1687895353" r:id="rId1179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C645748" w14:textId="77777777" w:rsidR="00812195" w:rsidRPr="00B26177" w:rsidRDefault="00812195" w:rsidP="00B2617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0751796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7169256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Ta có </w:t>
      </w:r>
      <w:r w:rsidRPr="00B2617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815" w:dyaOrig="615" w14:anchorId="701ABBC6">
          <v:shape id="_x0000_i4419" type="#_x0000_t75" style="width:91pt;height:30.55pt" o:ole="">
            <v:imagedata r:id="rId1180" o:title=""/>
          </v:shape>
          <o:OLEObject Type="Embed" ProgID="Equation.DSMT4" ShapeID="_x0000_i4419" DrawAspect="Content" ObjectID="_1687895354" r:id="rId1181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7F8B39A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Từ đó suy ra </w:t>
      </w:r>
      <w:r w:rsidRPr="00B26177">
        <w:rPr>
          <w:rFonts w:ascii="Chu Van An" w:eastAsia="Times New Roman" w:hAnsi="Chu Van An" w:cs="Chu Van An"/>
          <w:color w:val="000000" w:themeColor="text1"/>
          <w:position w:val="-54"/>
          <w:sz w:val="24"/>
          <w:szCs w:val="24"/>
        </w:rPr>
        <w:object w:dxaOrig="2745" w:dyaOrig="915" w14:anchorId="4CA28A33">
          <v:shape id="_x0000_i4420" type="#_x0000_t75" style="width:137.2pt;height:45.5pt" o:ole="">
            <v:imagedata r:id="rId1182" o:title=""/>
          </v:shape>
          <o:OLEObject Type="Embed" ProgID="Equation.DSMT4" ShapeID="_x0000_i4420" DrawAspect="Content" ObjectID="_1687895355" r:id="rId1183"/>
        </w:object>
      </w:r>
      <w:r w:rsidRPr="00B2617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620" w:dyaOrig="675" w14:anchorId="129C9654">
          <v:shape id="_x0000_i4421" type="#_x0000_t75" style="width:80.85pt;height:33.95pt" o:ole="">
            <v:imagedata r:id="rId1184" o:title=""/>
          </v:shape>
          <o:OLEObject Type="Embed" ProgID="Equation.DSMT4" ShapeID="_x0000_i4421" DrawAspect="Content" ObjectID="_1687895356" r:id="rId1185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B0EEF6E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Vì </w:t>
      </w:r>
      <w:r w:rsidRPr="00B2617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640" w:dyaOrig="285" w14:anchorId="1C3FD927">
          <v:shape id="_x0000_i4422" type="#_x0000_t75" style="width:131.75pt;height:14.25pt" o:ole="">
            <v:imagedata r:id="rId1186" o:title=""/>
          </v:shape>
          <o:OLEObject Type="Embed" ProgID="Equation.DSMT4" ShapeID="_x0000_i4422" DrawAspect="Content" ObjectID="_1687895357" r:id="rId1187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. Từ đó suy ra </w:t>
      </w:r>
      <w:r w:rsidRPr="00B2617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305" w:dyaOrig="675" w14:anchorId="587A6F54">
          <v:shape id="_x0000_i4423" type="#_x0000_t75" style="width:65.2pt;height:33.95pt" o:ole="">
            <v:imagedata r:id="rId1188" o:title=""/>
          </v:shape>
          <o:OLEObject Type="Embed" ProgID="Equation.DSMT4" ShapeID="_x0000_i4423" DrawAspect="Content" ObjectID="_1687895358" r:id="rId1189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7040DF0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Mặt khá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>C.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26177">
        <w:rPr>
          <w:rFonts w:ascii="Chu Van An" w:eastAsia="Times New Roman" w:hAnsi="Chu Van An" w:cs="Chu Van An"/>
          <w:color w:val="000000" w:themeColor="text1"/>
          <w:position w:val="-58"/>
          <w:sz w:val="24"/>
          <w:szCs w:val="24"/>
        </w:rPr>
        <w:object w:dxaOrig="3795" w:dyaOrig="1020" w14:anchorId="6C0DD243">
          <v:shape id="_x0000_i4424" type="#_x0000_t75" style="width:189.5pt;height:50.95pt" o:ole="">
            <v:imagedata r:id="rId1190" o:title=""/>
          </v:shape>
          <o:OLEObject Type="Embed" ProgID="Equation.DSMT4" ShapeID="_x0000_i4424" DrawAspect="Content" ObjectID="_1687895359" r:id="rId1191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1979082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lastRenderedPageBreak/>
        <w:t xml:space="preserve">Vậy </w:t>
      </w:r>
      <w:r w:rsidRPr="00B2617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425" w:dyaOrig="675" w14:anchorId="694851FE">
          <v:shape id="_x0000_i4425" type="#_x0000_t75" style="width:71.3pt;height:33.95pt" o:ole="">
            <v:imagedata r:id="rId1192" o:title=""/>
          </v:shape>
          <o:OLEObject Type="Embed" ProgID="Equation.DSMT4" ShapeID="_x0000_i4425" DrawAspect="Content" ObjectID="_1687895360" r:id="rId1193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E8FA4FE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345" w14:anchorId="167E6EA5">
          <v:shape id="_x0000_i4426" type="#_x0000_t75" style="width:62.5pt;height:17pt" o:ole="">
            <v:imagedata r:id="rId1194" o:title=""/>
          </v:shape>
          <o:OLEObject Type="Embed" ProgID="Equation.DSMT4" ShapeID="_x0000_i4426" DrawAspect="Content" ObjectID="_1687895361" r:id="rId1195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05" w14:anchorId="0B675C9A">
          <v:shape id="_x0000_i4427" type="#_x0000_t75" style="width:76.1pt;height:20.4pt" o:ole="">
            <v:imagedata r:id="rId1196" o:title=""/>
          </v:shape>
          <o:OLEObject Type="Embed" ProgID="Equation.DSMT4" ShapeID="_x0000_i4427" DrawAspect="Content" ObjectID="_1687895362" r:id="rId1197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. Tính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7583D50">
          <v:shape id="_x0000_i4428" type="#_x0000_t75" style="width:27.85pt;height:14.25pt" o:ole="">
            <v:imagedata r:id="rId1198" o:title=""/>
          </v:shape>
          <o:OLEObject Type="Embed" ProgID="Equation.DSMT4" ShapeID="_x0000_i4428" DrawAspect="Content" ObjectID="_1687895363" r:id="rId1199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25" w14:anchorId="2F34F6D6">
          <v:shape id="_x0000_i4429" type="#_x0000_t75" style="width:29.2pt;height:11.55pt" o:ole="">
            <v:imagedata r:id="rId1200" o:title=""/>
          </v:shape>
          <o:OLEObject Type="Embed" ProgID="Equation.DSMT4" ShapeID="_x0000_i4429" DrawAspect="Content" ObjectID="_1687895364" r:id="rId1201"/>
        </w:object>
      </w:r>
    </w:p>
    <w:p w14:paraId="27B96EFB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675" w14:anchorId="1DEE423E">
          <v:shape id="_x0000_i4430" type="#_x0000_t75" style="width:57.05pt;height:33.95pt" o:ole="">
            <v:imagedata r:id="rId1202" o:title=""/>
          </v:shape>
          <o:OLEObject Type="Embed" ProgID="Equation.DSMT4" ShapeID="_x0000_i4430" DrawAspect="Content" ObjectID="_1687895365" r:id="rId1203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90" w14:anchorId="586FF779">
          <v:shape id="_x0000_i4431" type="#_x0000_t75" style="width:65.9pt;height:34.65pt" o:ole="">
            <v:imagedata r:id="rId1204" o:title=""/>
          </v:shape>
          <o:OLEObject Type="Embed" ProgID="Equation.DSMT4" ShapeID="_x0000_i4431" DrawAspect="Content" ObjectID="_1687895366" r:id="rId1205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90" w14:anchorId="5A75CA93">
          <v:shape id="_x0000_i4432" type="#_x0000_t75" style="width:57.05pt;height:34.65pt" o:ole="">
            <v:imagedata r:id="rId1206" o:title=""/>
          </v:shape>
          <o:OLEObject Type="Embed" ProgID="Equation.DSMT4" ShapeID="_x0000_i4432" DrawAspect="Content" ObjectID="_1687895367" r:id="rId1207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675" w14:anchorId="73E95FA3">
          <v:shape id="_x0000_i4433" type="#_x0000_t75" style="width:57.05pt;height:33.95pt" o:ole="">
            <v:imagedata r:id="rId1208" o:title=""/>
          </v:shape>
          <o:OLEObject Type="Embed" ProgID="Equation.DSMT4" ShapeID="_x0000_i4433" DrawAspect="Content" ObjectID="_1687895368" r:id="rId1209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0FE34A56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90" w14:anchorId="5B06E22E">
          <v:shape id="_x0000_i4434" type="#_x0000_t75" style="width:57.05pt;height:34.65pt" o:ole="">
            <v:imagedata r:id="rId1210" o:title=""/>
          </v:shape>
          <o:OLEObject Type="Embed" ProgID="Equation.DSMT4" ShapeID="_x0000_i4434" DrawAspect="Content" ObjectID="_1687895369" r:id="rId1211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320" w:dyaOrig="675" w14:anchorId="321FE331">
          <v:shape id="_x0000_i4435" type="#_x0000_t75" style="width:65.9pt;height:33.95pt" o:ole="">
            <v:imagedata r:id="rId1212" o:title=""/>
          </v:shape>
          <o:OLEObject Type="Embed" ProgID="Equation.DSMT4" ShapeID="_x0000_i4435" DrawAspect="Content" ObjectID="_1687895370" r:id="rId1213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675" w14:anchorId="0C5B9889">
          <v:shape id="_x0000_i4436" type="#_x0000_t75" style="width:57.05pt;height:33.95pt" o:ole="">
            <v:imagedata r:id="rId1214" o:title=""/>
          </v:shape>
          <o:OLEObject Type="Embed" ProgID="Equation.DSMT4" ShapeID="_x0000_i4436" DrawAspect="Content" ObjectID="_1687895371" r:id="rId1215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155" w:dyaOrig="690" w14:anchorId="30F7690E">
          <v:shape id="_x0000_i4437" type="#_x0000_t75" style="width:57.75pt;height:34.65pt" o:ole="">
            <v:imagedata r:id="rId1216" o:title=""/>
          </v:shape>
          <o:OLEObject Type="Embed" ProgID="Equation.DSMT4" ShapeID="_x0000_i4437" DrawAspect="Content" ObjectID="_1687895372" r:id="rId1217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1DA76CBB" w14:textId="77777777" w:rsidR="00812195" w:rsidRPr="00B26177" w:rsidRDefault="00812195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3B031135" w14:textId="77777777" w:rsidR="00812195" w:rsidRPr="00B26177" w:rsidRDefault="00812195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7FB7FED5" w14:textId="77777777" w:rsidR="00812195" w:rsidRPr="00B26177" w:rsidRDefault="00812195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Ta thấy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45" w14:anchorId="1E861B26">
          <v:shape id="_x0000_i4438" type="#_x0000_t75" style="width:80.15pt;height:17pt" o:ole="">
            <v:imagedata r:id="rId1218" o:title=""/>
          </v:shape>
          <o:OLEObject Type="Embed" ProgID="Equation.DSMT4" ShapeID="_x0000_i4438" DrawAspect="Content" ObjectID="_1687895373" r:id="rId1219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 xml:space="preserve"> nên suy ra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285" w14:anchorId="19CC4B36">
          <v:shape id="_x0000_i4439" type="#_x0000_t75" style="width:72.7pt;height:14.25pt" o:ole="">
            <v:imagedata r:id="rId1220" o:title=""/>
          </v:shape>
          <o:OLEObject Type="Embed" ProgID="Equation.DSMT4" ShapeID="_x0000_i4439" DrawAspect="Content" ObjectID="_1687895374" r:id="rId1221"/>
        </w:object>
      </w:r>
      <w:r w:rsidRPr="00B2617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50B836C0" w14:textId="77777777" w:rsidR="00812195" w:rsidRPr="00B26177" w:rsidRDefault="00812195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Và: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4455" w:dyaOrig="675" w14:anchorId="4D6E1841">
          <v:shape id="_x0000_i4440" type="#_x0000_t75" style="width:222.8pt;height:33.95pt" o:ole="">
            <v:imagedata r:id="rId1222" o:title=""/>
          </v:shape>
          <o:OLEObject Type="Embed" ProgID="Equation.DSMT4" ShapeID="_x0000_i4440" DrawAspect="Content" ObjectID="_1687895375" r:id="rId1223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461949E1" w14:textId="77777777" w:rsidR="00812195" w:rsidRPr="00B26177" w:rsidRDefault="00812195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Do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285" w14:anchorId="13A553F3">
          <v:shape id="_x0000_i4441" type="#_x0000_t75" style="width:66.55pt;height:14.25pt" o:ole="">
            <v:imagedata r:id="rId1224" o:title=""/>
          </v:shape>
          <o:OLEObject Type="Embed" ProgID="Equation.DSMT4" ShapeID="_x0000_i4441" DrawAspect="Content" ObjectID="_1687895376" r:id="rId1225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2265" w:dyaOrig="675" w14:anchorId="48925F0D">
          <v:shape id="_x0000_i4442" type="#_x0000_t75" style="width:113.45pt;height:33.95pt" o:ole="">
            <v:imagedata r:id="rId1226" o:title=""/>
          </v:shape>
          <o:OLEObject Type="Embed" ProgID="Equation.DSMT4" ShapeID="_x0000_i4442" DrawAspect="Content" ObjectID="_1687895377" r:id="rId1227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53340651" w14:textId="77777777" w:rsidR="00812195" w:rsidRPr="00B26177" w:rsidRDefault="00812195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Mà: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</w:rPr>
        <w:object w:dxaOrig="5280" w:dyaOrig="735" w14:anchorId="32556465">
          <v:shape id="_x0000_i4443" type="#_x0000_t75" style="width:264.25pt;height:36.7pt" o:ole="">
            <v:imagedata r:id="rId1228" o:title=""/>
          </v:shape>
          <o:OLEObject Type="Embed" ProgID="Equation.DSMT4" ShapeID="_x0000_i4443" DrawAspect="Content" ObjectID="_1687895378" r:id="rId1229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0DE33981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  <w:lang w:val="pt-BR"/>
        </w:rPr>
      </w:pPr>
      <w:r w:rsidRPr="00B26177">
        <w:rPr>
          <w:rFonts w:ascii="Chu Van An" w:hAnsi="Chu Van An" w:cs="Chu Van An"/>
          <w:sz w:val="24"/>
          <w:szCs w:val="24"/>
          <w:lang w:val="pt-BR"/>
        </w:rPr>
        <w:t xml:space="preserve">Cho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10F93509">
          <v:shape id="_x0000_i4444" type="#_x0000_t75" style="width:45.5pt;height:30.55pt" o:ole="">
            <v:imagedata r:id="rId1118" o:title=""/>
          </v:shape>
          <o:OLEObject Type="Embed" ProgID="Equation.DSMT4" ShapeID="_x0000_i4444" DrawAspect="Content" ObjectID="_1687895379" r:id="rId1230"/>
        </w:object>
      </w:r>
      <w:r w:rsidRPr="00B26177">
        <w:rPr>
          <w:rFonts w:ascii="Chu Van An" w:hAnsi="Chu Van An" w:cs="Chu Van An"/>
          <w:sz w:val="24"/>
          <w:szCs w:val="24"/>
          <w:lang w:val="pt-BR"/>
        </w:rPr>
        <w:t xml:space="preserve">với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315" w14:anchorId="4374528A">
          <v:shape id="_x0000_i4445" type="#_x0000_t75" style="width:72.7pt;height:15.6pt" o:ole="">
            <v:imagedata r:id="rId1120" o:title=""/>
          </v:shape>
          <o:OLEObject Type="Embed" ProgID="Equation.DSMT4" ShapeID="_x0000_i4445" DrawAspect="Content" ObjectID="_1687895380" r:id="rId1231"/>
        </w:object>
      </w:r>
      <w:r w:rsidRPr="00B26177">
        <w:rPr>
          <w:rFonts w:ascii="Chu Van An" w:hAnsi="Chu Van An" w:cs="Chu Van An"/>
          <w:sz w:val="24"/>
          <w:szCs w:val="24"/>
          <w:lang w:val="pt-BR"/>
        </w:rPr>
        <w:t xml:space="preserve">. Giá trị của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25" w14:anchorId="608F61C8">
          <v:shape id="_x0000_i4446" type="#_x0000_t75" style="width:28.55pt;height:11.55pt" o:ole="">
            <v:imagedata r:id="rId1122" o:title=""/>
          </v:shape>
          <o:OLEObject Type="Embed" ProgID="Equation.DSMT4" ShapeID="_x0000_i4446" DrawAspect="Content" ObjectID="_1687895381" r:id="rId1232"/>
        </w:object>
      </w:r>
      <w:r w:rsidRPr="00B26177">
        <w:rPr>
          <w:rFonts w:ascii="Chu Van An" w:hAnsi="Chu Van An" w:cs="Chu Van An"/>
          <w:sz w:val="24"/>
          <w:szCs w:val="24"/>
          <w:lang w:val="pt-BR"/>
        </w:rPr>
        <w:t>bằng</w:t>
      </w:r>
    </w:p>
    <w:p w14:paraId="6121C8CD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pt-BR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705" w:dyaOrig="690" w14:anchorId="77A713D7">
          <v:shape id="_x0000_i4447" type="#_x0000_t75" style="width:35.3pt;height:34.65pt" o:ole="">
            <v:imagedata r:id="rId1124" o:title=""/>
          </v:shape>
          <o:OLEObject Type="Embed" ProgID="Equation.DSMT4" ShapeID="_x0000_i4447" DrawAspect="Content" ObjectID="_1687895382" r:id="rId1233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540" w:dyaOrig="690" w14:anchorId="5FB1054E">
          <v:shape id="_x0000_i4448" type="#_x0000_t75" style="width:27.15pt;height:34.65pt" o:ole="">
            <v:imagedata r:id="rId1126" o:title=""/>
          </v:shape>
          <o:OLEObject Type="Embed" ProgID="Equation.DSMT4" ShapeID="_x0000_i4448" DrawAspect="Content" ObjectID="_1687895383" r:id="rId1234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25257840">
          <v:shape id="_x0000_i4449" type="#_x0000_t75" style="width:12.25pt;height:30.55pt" o:ole="">
            <v:imagedata r:id="rId1128" o:title=""/>
          </v:shape>
          <o:OLEObject Type="Embed" ProgID="Equation.DSMT4" ShapeID="_x0000_i4449" DrawAspect="Content" ObjectID="_1687895384" r:id="rId1235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2982ECD8">
          <v:shape id="_x0000_i4450" type="#_x0000_t75" style="width:20.4pt;height:30.55pt" o:ole="">
            <v:imagedata r:id="rId1130" o:title=""/>
          </v:shape>
          <o:OLEObject Type="Embed" ProgID="Equation.DSMT4" ShapeID="_x0000_i4450" DrawAspect="Content" ObjectID="_1687895385" r:id="rId1236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6821507D" w14:textId="77777777" w:rsidR="00812195" w:rsidRPr="00B26177" w:rsidRDefault="00812195" w:rsidP="00B26177">
      <w:pPr>
        <w:pStyle w:val="ListParagraph"/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6119BA74" w14:textId="77777777" w:rsidR="00812195" w:rsidRPr="00B26177" w:rsidRDefault="00812195" w:rsidP="00B26177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</w:pPr>
      <w:r w:rsidRPr="00B26177"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  <w:t>Chọn A</w:t>
      </w:r>
    </w:p>
    <w:p w14:paraId="3312D553" w14:textId="77777777" w:rsidR="00812195" w:rsidRPr="00B26177" w:rsidRDefault="00812195" w:rsidP="00B2617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pt-BR"/>
        </w:rPr>
      </w:pP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Có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1EC4D9C9">
          <v:shape id="_x0000_i4451" type="#_x0000_t75" style="width:45.5pt;height:30.55pt" o:ole="">
            <v:imagedata r:id="rId1132" o:title=""/>
          </v:shape>
          <o:OLEObject Type="Embed" ProgID="Equation.DSMT4" ShapeID="_x0000_i4451" DrawAspect="Content" ObjectID="_1687895386" r:id="rId1237"/>
        </w:objec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055" w:dyaOrig="615" w14:anchorId="00E3BA28">
          <v:shape id="_x0000_i4452" type="#_x0000_t75" style="width:102.55pt;height:30.55pt" o:ole="">
            <v:imagedata r:id="rId1134" o:title=""/>
          </v:shape>
          <o:OLEObject Type="Embed" ProgID="Equation.DSMT4" ShapeID="_x0000_i4452" DrawAspect="Content" ObjectID="_1687895387" r:id="rId1238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 xml:space="preserve">mà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315" w14:anchorId="3B69449B">
          <v:shape id="_x0000_i4453" type="#_x0000_t75" style="width:72.7pt;height:15.6pt" o:ole="">
            <v:imagedata r:id="rId1136" o:title=""/>
          </v:shape>
          <o:OLEObject Type="Embed" ProgID="Equation.DSMT4" ShapeID="_x0000_i4453" DrawAspect="Content" ObjectID="_1687895388" r:id="rId1239"/>
        </w:objec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940" w:dyaOrig="690" w14:anchorId="5079D15D">
          <v:shape id="_x0000_i4454" type="#_x0000_t75" style="width:146.7pt;height:34.65pt" o:ole="">
            <v:imagedata r:id="rId1138" o:title=""/>
          </v:shape>
          <o:OLEObject Type="Embed" ProgID="Equation.DSMT4" ShapeID="_x0000_i4454" DrawAspect="Content" ObjectID="_1687895389" r:id="rId1240"/>
        </w:object>
      </w:r>
      <w:r w:rsidRPr="00B2617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748E9B2E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sz w:val="24"/>
          <w:szCs w:val="24"/>
          <w:lang w:val="nl-NL"/>
        </w:rPr>
        <w:t xml:space="preserve">Cho góc </w:t>
      </w:r>
      <w:r w:rsidRPr="00B26177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40" w:dyaOrig="225" w14:anchorId="6C61C708">
          <v:shape id="_x0000_i4455" type="#_x0000_t75" style="width:12.25pt;height:11.55pt" o:ole="">
            <v:imagedata r:id="rId1241" o:title=""/>
          </v:shape>
          <o:OLEObject Type="Embed" ProgID="Equation.DSMT4" ShapeID="_x0000_i4455" DrawAspect="Content" ObjectID="_1687895390" r:id="rId1242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 xml:space="preserve">biết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1125" w:dyaOrig="630" w14:anchorId="7E1D6D79">
          <v:shape id="_x0000_i4456" type="#_x0000_t75" style="width:56.4pt;height:31.25pt" o:ole="">
            <v:imagedata r:id="rId1243" o:title=""/>
          </v:shape>
          <o:OLEObject Type="Embed" ProgID="Equation.DSMT4" ShapeID="_x0000_i4456" DrawAspect="Content" ObjectID="_1687895391" r:id="rId1244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 xml:space="preserve">và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1335" w:dyaOrig="630" w14:anchorId="49FDA6A1">
          <v:shape id="_x0000_i4457" type="#_x0000_t75" style="width:66.55pt;height:31.25pt" o:ole="">
            <v:imagedata r:id="rId1245" o:title=""/>
          </v:shape>
          <o:OLEObject Type="Embed" ProgID="Equation.DSMT4" ShapeID="_x0000_i4457" DrawAspect="Content" ObjectID="_1687895392" r:id="rId1246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 xml:space="preserve">. Tính </w:t>
      </w:r>
      <w:r w:rsidRPr="00B26177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585" w:dyaOrig="225" w14:anchorId="22EE4914">
          <v:shape id="_x0000_i4458" type="#_x0000_t75" style="width:29.2pt;height:11.55pt" o:ole="">
            <v:imagedata r:id="rId1247" o:title=""/>
          </v:shape>
          <o:OLEObject Type="Embed" ProgID="Equation.DSMT4" ShapeID="_x0000_i4458" DrawAspect="Content" ObjectID="_1687895393" r:id="rId1248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:</w:t>
      </w:r>
    </w:p>
    <w:p w14:paraId="1DE41F3C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690" w:dyaOrig="705" w14:anchorId="2A764EE5">
          <v:shape id="_x0000_i4459" type="#_x0000_t75" style="width:34.65pt;height:35.3pt" o:ole="">
            <v:imagedata r:id="rId1249" o:title=""/>
          </v:shape>
          <o:OLEObject Type="Embed" ProgID="Equation.DSMT4" ShapeID="_x0000_i4459" DrawAspect="Content" ObjectID="_1687895394" r:id="rId1250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405" w:dyaOrig="705" w14:anchorId="17BD7DBD">
          <v:shape id="_x0000_i4460" type="#_x0000_t75" style="width:20.4pt;height:35.3pt" o:ole="">
            <v:imagedata r:id="rId1251" o:title=""/>
          </v:shape>
          <o:OLEObject Type="Embed" ProgID="Equation.DSMT4" ShapeID="_x0000_i4460" DrawAspect="Content" ObjectID="_1687895395" r:id="rId1252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345" w:dyaOrig="645" w14:anchorId="5B8D6744">
          <v:shape id="_x0000_i4461" type="#_x0000_t75" style="width:17pt;height:31.9pt" o:ole="">
            <v:imagedata r:id="rId1253" o:title=""/>
          </v:shape>
          <o:OLEObject Type="Embed" ProgID="Equation.DSMT4" ShapeID="_x0000_i4461" DrawAspect="Content" ObjectID="_1687895396" r:id="rId1254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B26177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525" w:dyaOrig="705" w14:anchorId="5ABF90F7">
          <v:shape id="_x0000_i4462" type="#_x0000_t75" style="width:26.5pt;height:35.3pt" o:ole="">
            <v:imagedata r:id="rId1255" o:title=""/>
          </v:shape>
          <o:OLEObject Type="Embed" ProgID="Equation.DSMT4" ShapeID="_x0000_i4462" DrawAspect="Content" ObjectID="_1687895397" r:id="rId1256"/>
        </w:object>
      </w:r>
      <w:r w:rsidRPr="00B26177">
        <w:rPr>
          <w:rFonts w:ascii="Chu Van An" w:hAnsi="Chu Van An" w:cs="Chu Van An"/>
          <w:sz w:val="24"/>
          <w:szCs w:val="24"/>
          <w:lang w:val="nl-NL"/>
        </w:rPr>
        <w:t>.</w:t>
      </w:r>
    </w:p>
    <w:p w14:paraId="538F0D73" w14:textId="77777777" w:rsidR="00812195" w:rsidRPr="00B26177" w:rsidRDefault="00812195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3203C7A6" w14:textId="77777777" w:rsidR="00812195" w:rsidRPr="00B26177" w:rsidRDefault="00812195" w:rsidP="00B26177">
      <w:pPr>
        <w:pStyle w:val="ListParagraph"/>
        <w:spacing w:line="240" w:lineRule="auto"/>
        <w:ind w:left="992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B26177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D</w:t>
      </w:r>
    </w:p>
    <w:p w14:paraId="560F0119" w14:textId="77777777" w:rsidR="00812195" w:rsidRPr="00B26177" w:rsidRDefault="00812195" w:rsidP="00B26177">
      <w:pPr>
        <w:pStyle w:val="ListParagraph"/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B26177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Ta có: </w:t>
      </w:r>
      <w:r w:rsidRPr="00B26177">
        <w:rPr>
          <w:rFonts w:ascii="Chu Van An" w:eastAsia="Calibri" w:hAnsi="Chu Van An" w:cs="Chu Van An"/>
          <w:color w:val="000000"/>
          <w:position w:val="-6"/>
          <w:sz w:val="24"/>
          <w:szCs w:val="24"/>
          <w:lang w:val="fr-FR"/>
        </w:rPr>
        <w:object w:dxaOrig="1800" w:dyaOrig="315" w14:anchorId="022937D7">
          <v:shape id="_x0000_i4463" type="#_x0000_t75" style="width:90.35pt;height:15.6pt" o:ole="">
            <v:imagedata r:id="rId1257" o:title=""/>
          </v:shape>
          <o:OLEObject Type="Embed" ProgID="Equation.DSMT4" ShapeID="_x0000_i4463" DrawAspect="Content" ObjectID="_1687895398" r:id="rId1258"/>
        </w:object>
      </w:r>
      <w:r w:rsidRPr="00B26177">
        <w:rPr>
          <w:rFonts w:ascii="Chu Van An" w:eastAsia="Calibri" w:hAnsi="Chu Van An" w:cs="Chu Van An"/>
          <w:color w:val="000000"/>
          <w:position w:val="-24"/>
          <w:sz w:val="24"/>
          <w:szCs w:val="24"/>
          <w:lang w:val="fr-FR"/>
        </w:rPr>
        <w:object w:dxaOrig="3375" w:dyaOrig="615" w14:anchorId="024FD9FF">
          <v:shape id="_x0000_i4464" type="#_x0000_t75" style="width:168.45pt;height:30.55pt" o:ole="">
            <v:imagedata r:id="rId1259" o:title=""/>
          </v:shape>
          <o:OLEObject Type="Embed" ProgID="Equation.DSMT4" ShapeID="_x0000_i4464" DrawAspect="Content" ObjectID="_1687895399" r:id="rId1260"/>
        </w:object>
      </w:r>
      <w:r w:rsidRPr="00B26177">
        <w:rPr>
          <w:rFonts w:ascii="Chu Van An" w:eastAsia="Calibri" w:hAnsi="Chu Van An" w:cs="Chu Van An"/>
          <w:color w:val="000000"/>
          <w:position w:val="-64"/>
          <w:sz w:val="24"/>
          <w:szCs w:val="24"/>
        </w:rPr>
        <w:object w:dxaOrig="1860" w:dyaOrig="1395" w14:anchorId="4C6AC988">
          <v:shape id="_x0000_i4465" type="#_x0000_t75" style="width:93.05pt;height:69.95pt" o:ole="">
            <v:imagedata r:id="rId1261" o:title=""/>
          </v:shape>
          <o:OLEObject Type="Embed" ProgID="Equation.DSMT4" ShapeID="_x0000_i4465" DrawAspect="Content" ObjectID="_1687895400" r:id="rId1262"/>
        </w:object>
      </w:r>
      <w:r w:rsidRPr="00B26177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18A9F519" w14:textId="77777777" w:rsidR="00812195" w:rsidRPr="00B26177" w:rsidRDefault="00812195" w:rsidP="00B26177">
      <w:pPr>
        <w:pStyle w:val="ListParagraph"/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B26177">
        <w:rPr>
          <w:rFonts w:ascii="Chu Van An" w:hAnsi="Chu Van An" w:cs="Chu Van An"/>
          <w:color w:val="000000"/>
          <w:sz w:val="24"/>
          <w:szCs w:val="24"/>
          <w:lang w:val="fr-FR"/>
        </w:rPr>
        <w:lastRenderedPageBreak/>
        <w:t xml:space="preserve">Vì </w:t>
      </w:r>
      <w:r w:rsidRPr="00B26177">
        <w:rPr>
          <w:rFonts w:ascii="Chu Van An" w:eastAsia="Calibri" w:hAnsi="Chu Van An" w:cs="Chu Van An"/>
          <w:color w:val="000000"/>
          <w:position w:val="-24"/>
          <w:sz w:val="24"/>
          <w:szCs w:val="24"/>
          <w:lang w:val="fr-FR"/>
        </w:rPr>
        <w:object w:dxaOrig="1320" w:dyaOrig="615" w14:anchorId="37C2323B">
          <v:shape id="_x0000_i4466" type="#_x0000_t75" style="width:65.9pt;height:30.55pt" o:ole="">
            <v:imagedata r:id="rId1263" o:title=""/>
          </v:shape>
          <o:OLEObject Type="Embed" ProgID="Equation.DSMT4" ShapeID="_x0000_i4466" DrawAspect="Content" ObjectID="_1687895401" r:id="rId1264"/>
        </w:object>
      </w:r>
      <w:r w:rsidRPr="00B2617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nên </w:t>
      </w:r>
      <w:r w:rsidRPr="00B26177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975" w:dyaOrig="285" w14:anchorId="300DCCBD">
          <v:shape id="_x0000_i4467" type="#_x0000_t75" style="width:48.9pt;height:14.25pt" o:ole="">
            <v:imagedata r:id="rId1265" o:title=""/>
          </v:shape>
          <o:OLEObject Type="Embed" ProgID="Equation.DSMT4" ShapeID="_x0000_i4467" DrawAspect="Content" ObjectID="_1687895402" r:id="rId1266"/>
        </w:object>
      </w:r>
      <w:r w:rsidRPr="00B26177">
        <w:rPr>
          <w:rFonts w:ascii="Chu Van An" w:eastAsia="Calibri" w:hAnsi="Chu Van An" w:cs="Chu Van An"/>
          <w:color w:val="000000"/>
          <w:position w:val="-24"/>
          <w:sz w:val="24"/>
          <w:szCs w:val="24"/>
          <w:lang w:val="fr-FR"/>
        </w:rPr>
        <w:object w:dxaOrig="1560" w:dyaOrig="675" w14:anchorId="1C743731">
          <v:shape id="_x0000_i4468" type="#_x0000_t75" style="width:78.1pt;height:33.95pt" o:ole="">
            <v:imagedata r:id="rId1267" o:title=""/>
          </v:shape>
          <o:OLEObject Type="Embed" ProgID="Equation.DSMT4" ShapeID="_x0000_i4468" DrawAspect="Content" ObjectID="_1687895403" r:id="rId1268"/>
        </w:object>
      </w:r>
      <w:r w:rsidRPr="00B2617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B2C91D4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it-IT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Biết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3176260C">
          <v:shape id="_x0000_i4469" type="#_x0000_t75" style="width:47.55pt;height:30.55pt" o:ole="">
            <v:imagedata r:id="rId1269" o:title=""/>
          </v:shape>
          <o:OLEObject Type="Embed" ProgID="Equation.DSMT4" ShapeID="_x0000_i4469" DrawAspect="Content" ObjectID="_1687895404" r:id="rId1270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</w:t>
      </w:r>
      <w:r w:rsidRPr="00B26177"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405" w14:anchorId="1C9E6CA2">
          <v:shape id="_x0000_i4470" type="#_x0000_t75" style="width:82.2pt;height:20.4pt" o:ole="">
            <v:imagedata r:id="rId1271" o:title=""/>
          </v:shape>
          <o:OLEObject Type="Embed" ProgID="Equation.DSMT4" ShapeID="_x0000_i4470" DrawAspect="Content" ObjectID="_1687895405" r:id="rId1272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. Hỏi giá trị của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04BA4744">
          <v:shape id="_x0000_i4471" type="#_x0000_t75" style="width:27.85pt;height:13.6pt" o:ole="">
            <v:imagedata r:id="rId1273" o:title=""/>
          </v:shape>
          <o:OLEObject Type="Embed" ProgID="Equation.DSMT4" ShapeID="_x0000_i4471" DrawAspect="Content" ObjectID="_1687895406" r:id="rId1274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bằng bao nhiêu?</w:t>
      </w:r>
    </w:p>
    <w:p w14:paraId="07E35261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26177">
        <w:rPr>
          <w:rFonts w:ascii="Chu Van An" w:eastAsia="Times New Roman" w:hAnsi="Chu Van An" w:cs="Chu Van An"/>
          <w:position w:val="-8"/>
          <w:sz w:val="24"/>
          <w:szCs w:val="24"/>
        </w:rPr>
        <w:object w:dxaOrig="465" w:dyaOrig="360" w14:anchorId="794CA8F5">
          <v:shape id="_x0000_i4472" type="#_x0000_t75" style="width:23.1pt;height:18.35pt" o:ole="">
            <v:imagedata r:id="rId1275" o:title=""/>
          </v:shape>
          <o:OLEObject Type="Embed" ProgID="Equation.DSMT4" ShapeID="_x0000_i4472" DrawAspect="Content" ObjectID="_1687895407" r:id="rId1276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90" w14:anchorId="0CFAB41F">
          <v:shape id="_x0000_i4473" type="#_x0000_t75" style="width:24.45pt;height:34.65pt" o:ole="">
            <v:imagedata r:id="rId1277" o:title=""/>
          </v:shape>
          <o:OLEObject Type="Embed" ProgID="Equation.DSMT4" ShapeID="_x0000_i4473" DrawAspect="Content" ObjectID="_1687895408" r:id="rId1278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675" w:dyaOrig="690" w14:anchorId="08DCB925">
          <v:shape id="_x0000_i4474" type="#_x0000_t75" style="width:33.95pt;height:34.65pt" o:ole="">
            <v:imagedata r:id="rId1279" o:title=""/>
          </v:shape>
          <o:OLEObject Type="Embed" ProgID="Equation.DSMT4" ShapeID="_x0000_i4474" DrawAspect="Content" ObjectID="_1687895409" r:id="rId1280"/>
        </w:object>
      </w:r>
      <w:r w:rsidRPr="00B26177">
        <w:rPr>
          <w:rFonts w:ascii="Chu Van An" w:eastAsia="Calibri" w:hAnsi="Chu Van An" w:cs="Chu Van An"/>
          <w:sz w:val="24"/>
          <w:szCs w:val="24"/>
          <w:lang w:val="it-IT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8"/>
          <w:sz w:val="24"/>
          <w:szCs w:val="24"/>
        </w:rPr>
        <w:object w:dxaOrig="615" w:dyaOrig="360" w14:anchorId="16B7768B">
          <v:shape id="_x0000_i4475" type="#_x0000_t75" style="width:30.55pt;height:18.35pt" o:ole="">
            <v:imagedata r:id="rId1281" o:title=""/>
          </v:shape>
          <o:OLEObject Type="Embed" ProgID="Equation.DSMT4" ShapeID="_x0000_i4475" DrawAspect="Content" ObjectID="_1687895410" r:id="rId1282"/>
        </w:object>
      </w:r>
      <w:r w:rsidRPr="00B2617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36DBF6FB" w14:textId="77777777" w:rsidR="00812195" w:rsidRPr="00B26177" w:rsidRDefault="00812195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2F9EC750" w14:textId="77777777" w:rsidR="00812195" w:rsidRPr="00B26177" w:rsidRDefault="00812195" w:rsidP="00B2617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26177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79511084" w14:textId="77777777" w:rsidR="00812195" w:rsidRPr="00B26177" w:rsidRDefault="00812195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B26177">
        <w:rPr>
          <w:rFonts w:ascii="Chu Van An" w:eastAsia="Times New Roman" w:hAnsi="Chu Van An" w:cs="Chu Van An"/>
          <w:position w:val="-64"/>
          <w:sz w:val="24"/>
          <w:szCs w:val="24"/>
        </w:rPr>
        <w:object w:dxaOrig="3315" w:dyaOrig="1020" w14:anchorId="174B6B85">
          <v:shape id="_x0000_i4476" type="#_x0000_t75" style="width:165.75pt;height:50.95pt" o:ole="">
            <v:imagedata r:id="rId1283" o:title=""/>
          </v:shape>
          <o:OLEObject Type="Embed" ProgID="Equation.DSMT4" ShapeID="_x0000_i4476" DrawAspect="Content" ObjectID="_1687895411" r:id="rId1284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35F38A98" w14:textId="77777777" w:rsidR="00812195" w:rsidRPr="00B26177" w:rsidRDefault="00812195" w:rsidP="00B2617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26177">
        <w:rPr>
          <w:rFonts w:ascii="Chu Van An" w:eastAsia="Calibri" w:hAnsi="Chu Van An" w:cs="Chu Van An"/>
          <w:sz w:val="24"/>
          <w:szCs w:val="24"/>
        </w:rPr>
        <w:t xml:space="preserve">Do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285" w14:anchorId="4368898F">
          <v:shape id="_x0000_i4477" type="#_x0000_t75" style="width:72.7pt;height:14.25pt" o:ole="">
            <v:imagedata r:id="rId1285" o:title=""/>
          </v:shape>
          <o:OLEObject Type="Embed" ProgID="Equation.DSMT4" ShapeID="_x0000_i4477" DrawAspect="Content" ObjectID="_1687895412" r:id="rId1286"/>
        </w:object>
      </w:r>
      <w:r w:rsidRPr="00B26177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B26177">
        <w:rPr>
          <w:rFonts w:ascii="Chu Van An" w:eastAsia="Times New Roman" w:hAnsi="Chu Van An" w:cs="Chu Van An"/>
          <w:position w:val="-8"/>
          <w:sz w:val="24"/>
          <w:szCs w:val="24"/>
        </w:rPr>
        <w:object w:dxaOrig="1335" w:dyaOrig="360" w14:anchorId="1C720E4A">
          <v:shape id="_x0000_i4478" type="#_x0000_t75" style="width:66.55pt;height:18.35pt" o:ole="">
            <v:imagedata r:id="rId1287" o:title=""/>
          </v:shape>
          <o:OLEObject Type="Embed" ProgID="Equation.DSMT4" ShapeID="_x0000_i4478" DrawAspect="Content" ObjectID="_1687895413" r:id="rId1288"/>
        </w:object>
      </w:r>
      <w:r w:rsidRPr="00B26177">
        <w:rPr>
          <w:rFonts w:ascii="Chu Van An" w:eastAsia="Calibri" w:hAnsi="Chu Van An" w:cs="Chu Van An"/>
          <w:sz w:val="24"/>
          <w:szCs w:val="24"/>
        </w:rPr>
        <w:t>.</w:t>
      </w:r>
    </w:p>
    <w:p w14:paraId="5B18BFC2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730" w:dyaOrig="630" w14:anchorId="5E9AF077">
          <v:shape id="_x0000_i4479" type="#_x0000_t75" style="width:136.55pt;height:31.25pt" o:ole="">
            <v:imagedata r:id="rId1289" o:title=""/>
          </v:shape>
          <o:OLEObject Type="Embed" ProgID="Equation.DSMT4" ShapeID="_x0000_i4479" DrawAspect="Content" ObjectID="_1687895414" r:id="rId1290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. Khi đó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70" w14:anchorId="7907FF49">
          <v:shape id="_x0000_i4480" type="#_x0000_t75" style="width:29.2pt;height:13.6pt" o:ole="">
            <v:imagedata r:id="rId1291" o:title=""/>
          </v:shape>
          <o:OLEObject Type="Embed" ProgID="Equation.DSMT4" ShapeID="_x0000_i4480" DrawAspect="Content" ObjectID="_1687895415" r:id="rId1292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 xml:space="preserve"> bằng</w:t>
      </w:r>
    </w:p>
    <w:p w14:paraId="5F816DCF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525" w:dyaOrig="690" w14:anchorId="42D98F9A">
          <v:shape id="_x0000_i4481" type="#_x0000_t75" style="width:26.5pt;height:34.65pt" o:ole="">
            <v:imagedata r:id="rId1293" o:title=""/>
          </v:shape>
          <o:OLEObject Type="Embed" ProgID="Equation.DSMT4" ShapeID="_x0000_i4481" DrawAspect="Content" ObjectID="_1687895416" r:id="rId1294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525" w:dyaOrig="690" w14:anchorId="2F66D8FE">
          <v:shape id="_x0000_i4482" type="#_x0000_t75" style="width:26.5pt;height:34.65pt" o:ole="">
            <v:imagedata r:id="rId1295" o:title=""/>
          </v:shape>
          <o:OLEObject Type="Embed" ProgID="Equation.DSMT4" ShapeID="_x0000_i4482" DrawAspect="Content" ObjectID="_1687895417" r:id="rId1296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690" w:dyaOrig="690" w14:anchorId="179F5E25">
          <v:shape id="_x0000_i4483" type="#_x0000_t75" style="width:34.65pt;height:34.65pt" o:ole="">
            <v:imagedata r:id="rId1297" o:title=""/>
          </v:shape>
          <o:OLEObject Type="Embed" ProgID="Equation.DSMT4" ShapeID="_x0000_i4483" DrawAspect="Content" ObjectID="_1687895418" r:id="rId1298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675" w:dyaOrig="690" w14:anchorId="57EB6B0F">
          <v:shape id="_x0000_i4484" type="#_x0000_t75" style="width:33.95pt;height:34.65pt" o:ole="">
            <v:imagedata r:id="rId1299" o:title=""/>
          </v:shape>
          <o:OLEObject Type="Embed" ProgID="Equation.DSMT4" ShapeID="_x0000_i4484" DrawAspect="Content" ObjectID="_1687895419" r:id="rId1300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035E9377" w14:textId="77777777" w:rsidR="00812195" w:rsidRPr="00B26177" w:rsidRDefault="00812195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E4BF9F8" w14:textId="77777777" w:rsidR="00812195" w:rsidRPr="00B26177" w:rsidRDefault="00812195" w:rsidP="00B26177">
      <w:pPr>
        <w:pStyle w:val="ListParagraph"/>
        <w:spacing w:after="0" w:line="240" w:lineRule="auto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B26177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23C192B6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  <w:lang w:val="vi-VN"/>
        </w:rPr>
        <w:t xml:space="preserve">Ta </w:t>
      </w:r>
      <w:r w:rsidRPr="00B26177">
        <w:rPr>
          <w:rFonts w:ascii="Chu Van An" w:hAnsi="Chu Van An" w:cs="Chu Van An"/>
          <w:sz w:val="24"/>
          <w:szCs w:val="24"/>
        </w:rPr>
        <w:t xml:space="preserve">có </w:t>
      </w:r>
      <w:r w:rsidRPr="00B26177">
        <w:rPr>
          <w:rFonts w:ascii="Chu Van An" w:eastAsia="Times New Roman" w:hAnsi="Chu Van An" w:cs="Chu Van An"/>
          <w:position w:val="-54"/>
          <w:sz w:val="24"/>
          <w:szCs w:val="24"/>
        </w:rPr>
        <w:object w:dxaOrig="6900" w:dyaOrig="975" w14:anchorId="7D77126F">
          <v:shape id="_x0000_i4485" type="#_x0000_t75" style="width:345.05pt;height:48.9pt" o:ole="">
            <v:imagedata r:id="rId1301" o:title=""/>
          </v:shape>
          <o:OLEObject Type="Embed" ProgID="Equation.DSMT4" ShapeID="_x0000_i4485" DrawAspect="Content" ObjectID="_1687895420" r:id="rId1302"/>
        </w:object>
      </w:r>
      <w:r w:rsidRPr="00B2617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260E02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B26177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125" w:dyaOrig="675" w14:anchorId="5C0B336B">
          <v:shape id="_x0000_i4486" type="#_x0000_t75" style="width:56.4pt;height:33.95pt" o:ole="">
            <v:imagedata r:id="rId1303" o:title=""/>
          </v:shape>
          <o:OLEObject Type="Embed" ProgID="Equation.DSMT4" ShapeID="_x0000_i4486" DrawAspect="Content" ObjectID="_1687895421" r:id="rId1304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050" w:dyaOrig="615" w14:anchorId="34C07CE5">
          <v:shape id="_x0000_i4487" type="#_x0000_t75" style="width:52.3pt;height:30.55pt" o:ole="">
            <v:imagedata r:id="rId1305" o:title=""/>
          </v:shape>
          <o:OLEObject Type="Embed" ProgID="Equation.DSMT4" ShapeID="_x0000_i4487" DrawAspect="Content" ObjectID="_1687895422" r:id="rId1306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. Hãy tính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25" w14:anchorId="57841BAE">
          <v:shape id="_x0000_i4488" type="#_x0000_t75" style="width:29.2pt;height:11.55pt" o:ole="">
            <v:imagedata r:id="rId1307" o:title=""/>
          </v:shape>
          <o:OLEObject Type="Embed" ProgID="Equation.DSMT4" ShapeID="_x0000_i4488" DrawAspect="Content" ObjectID="_1687895423" r:id="rId1308"/>
        </w:object>
      </w:r>
    </w:p>
    <w:p w14:paraId="52F43DEA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735" w:dyaOrig="615" w14:anchorId="0226CEC9">
          <v:shape id="_x0000_i4489" type="#_x0000_t75" style="width:36.7pt;height:30.55pt" o:ole="">
            <v:imagedata r:id="rId1309" o:title=""/>
          </v:shape>
          <o:OLEObject Type="Embed" ProgID="Equation.DSMT4" ShapeID="_x0000_i4489" DrawAspect="Content" ObjectID="_1687895424" r:id="rId1310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90" w14:anchorId="25D7B011">
          <v:shape id="_x0000_i4490" type="#_x0000_t75" style="width:29.2pt;height:34.65pt" o:ole="">
            <v:imagedata r:id="rId1311" o:title=""/>
          </v:shape>
          <o:OLEObject Type="Embed" ProgID="Equation.DSMT4" ShapeID="_x0000_i4490" DrawAspect="Content" ObjectID="_1687895425" r:id="rId1312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90" w14:anchorId="5E8A34BF">
          <v:shape id="_x0000_i4491" type="#_x0000_t75" style="width:20.4pt;height:34.65pt" o:ole="">
            <v:imagedata r:id="rId1313" o:title=""/>
          </v:shape>
          <o:OLEObject Type="Embed" ProgID="Equation.DSMT4" ShapeID="_x0000_i4491" DrawAspect="Content" ObjectID="_1687895426" r:id="rId1314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90" w14:anchorId="7716798C">
          <v:shape id="_x0000_i4492" type="#_x0000_t75" style="width:20.4pt;height:34.65pt" o:ole="">
            <v:imagedata r:id="rId1315" o:title=""/>
          </v:shape>
          <o:OLEObject Type="Embed" ProgID="Equation.DSMT4" ShapeID="_x0000_i4492" DrawAspect="Content" ObjectID="_1687895427" r:id="rId1316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EF81604" w14:textId="77777777" w:rsidR="00812195" w:rsidRPr="00B26177" w:rsidRDefault="00812195" w:rsidP="00B2617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26177">
        <w:rPr>
          <w:rFonts w:ascii="Chu Van An" w:eastAsia="Calibri" w:hAnsi="Chu Van An" w:cs="Chu Van An"/>
          <w:b/>
          <w:sz w:val="24"/>
          <w:szCs w:val="24"/>
          <w:lang w:val="fr-FR"/>
        </w:rPr>
        <w:t>Lời giải</w:t>
      </w:r>
    </w:p>
    <w:p w14:paraId="0E7199C2" w14:textId="77777777" w:rsidR="00812195" w:rsidRPr="00B26177" w:rsidRDefault="00812195" w:rsidP="00B2617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B2617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37245628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050" w:dyaOrig="615" w14:anchorId="3441DADC">
          <v:shape id="_x0000_i4493" type="#_x0000_t75" style="width:52.3pt;height:30.55pt" o:ole="">
            <v:imagedata r:id="rId1305" o:title=""/>
          </v:shape>
          <o:OLEObject Type="Embed" ProgID="Equation.DSMT4" ShapeID="_x0000_i4493" DrawAspect="Content" ObjectID="_1687895428" r:id="rId1317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5D75EC15">
          <v:shape id="_x0000_i4494" type="#_x0000_t75" style="width:47.55pt;height:14.25pt" o:ole="">
            <v:imagedata r:id="rId1318" o:title=""/>
          </v:shape>
          <o:OLEObject Type="Embed" ProgID="Equation.DSMT4" ShapeID="_x0000_i4494" DrawAspect="Content" ObjectID="_1687895429" r:id="rId1319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; kết hợp với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2175" w:dyaOrig="615" w14:anchorId="0FEECA62">
          <v:shape id="_x0000_i4495" type="#_x0000_t75" style="width:108.7pt;height:30.55pt" o:ole="">
            <v:imagedata r:id="rId1320" o:title=""/>
          </v:shape>
          <o:OLEObject Type="Embed" ProgID="Equation.DSMT4" ShapeID="_x0000_i4495" DrawAspect="Content" ObjectID="_1687895430" r:id="rId1321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90" w14:anchorId="56D6C287">
          <v:shape id="_x0000_i4496" type="#_x0000_t75" style="width:65.9pt;height:34.65pt" o:ole="">
            <v:imagedata r:id="rId1322" o:title=""/>
          </v:shape>
          <o:OLEObject Type="Embed" ProgID="Equation.DSMT4" ShapeID="_x0000_i4496" DrawAspect="Content" ObjectID="_1687895431" r:id="rId1323"/>
        </w:object>
      </w:r>
      <w:r w:rsidRPr="00B2617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80A1C98" w14:textId="77777777" w:rsidR="00812195" w:rsidRPr="00B26177" w:rsidRDefault="00812195" w:rsidP="00B2617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Cho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30" w14:anchorId="07F1A657">
          <v:shape id="_x0000_i4497" type="#_x0000_t75" style="width:55.7pt;height:31.25pt" o:ole="">
            <v:imagedata r:id="rId1324" o:title=""/>
          </v:shape>
          <o:OLEObject Type="Embed" ProgID="Equation.DSMT4" ShapeID="_x0000_i4497" DrawAspect="Content" ObjectID="_1687895432" r:id="rId1325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và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270" w14:anchorId="5C86FD4B">
          <v:shape id="_x0000_i4498" type="#_x0000_t75" style="width:59.75pt;height:13.6pt" o:ole="">
            <v:imagedata r:id="rId1326" o:title=""/>
          </v:shape>
          <o:OLEObject Type="Embed" ProgID="Equation.DSMT4" ShapeID="_x0000_i4498" DrawAspect="Content" ObjectID="_1687895433" r:id="rId1327"/>
        </w:object>
      </w:r>
      <w:r w:rsidRPr="00B26177">
        <w:rPr>
          <w:rFonts w:ascii="Chu Van An" w:hAnsi="Chu Van An" w:cs="Chu Van An"/>
          <w:sz w:val="24"/>
          <w:szCs w:val="24"/>
        </w:rPr>
        <w:t xml:space="preserve">. Khi đó </w:t>
      </w:r>
      <w:r w:rsidRPr="00B2617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1B00E19">
          <v:shape id="_x0000_i4499" type="#_x0000_t75" style="width:27.15pt;height:14.25pt" o:ole="">
            <v:imagedata r:id="rId1328" o:title=""/>
          </v:shape>
          <o:OLEObject Type="Embed" ProgID="Equation.DSMT4" ShapeID="_x0000_i4499" DrawAspect="Content" ObjectID="_1687895434" r:id="rId1329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bằng</w:t>
      </w:r>
    </w:p>
    <w:p w14:paraId="06F7A174" w14:textId="77777777" w:rsidR="00812195" w:rsidRPr="00B26177" w:rsidRDefault="00812195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780" w:dyaOrig="675" w14:anchorId="1A19A57C">
          <v:shape id="_x0000_i4500" type="#_x0000_t75" style="width:38.7pt;height:33.95pt" o:ole="">
            <v:imagedata r:id="rId1330" o:title=""/>
          </v:shape>
          <o:OLEObject Type="Embed" ProgID="Equation.DSMT4" ShapeID="_x0000_i4500" DrawAspect="Content" ObjectID="_1687895435" r:id="rId133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630" w:dyaOrig="690" w14:anchorId="64EE35B3">
          <v:shape id="_x0000_i4501" type="#_x0000_t75" style="width:31.25pt;height:34.65pt" o:ole="">
            <v:imagedata r:id="rId1332" o:title=""/>
          </v:shape>
          <o:OLEObject Type="Embed" ProgID="Equation.DSMT4" ShapeID="_x0000_i4501" DrawAspect="Content" ObjectID="_1687895436" r:id="rId133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26177">
        <w:rPr>
          <w:rFonts w:ascii="Chu Van An" w:eastAsia="Calibri" w:hAnsi="Chu Van An" w:cs="Chu Van An"/>
          <w:position w:val="-24"/>
          <w:sz w:val="24"/>
          <w:szCs w:val="24"/>
        </w:rPr>
        <w:object w:dxaOrig="615" w:dyaOrig="675" w14:anchorId="218F01F3">
          <v:shape id="_x0000_i4502" type="#_x0000_t75" style="width:30.55pt;height:33.95pt" o:ole="">
            <v:imagedata r:id="rId1334" o:title=""/>
          </v:shape>
          <o:OLEObject Type="Embed" ProgID="Equation.DSMT4" ShapeID="_x0000_i4502" DrawAspect="Content" ObjectID="_1687895437" r:id="rId133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26177">
        <w:rPr>
          <w:rFonts w:ascii="Chu Van An" w:eastAsia="Calibri" w:hAnsi="Chu Van An" w:cs="Chu Van An"/>
          <w:position w:val="-28"/>
          <w:sz w:val="24"/>
          <w:szCs w:val="24"/>
        </w:rPr>
        <w:object w:dxaOrig="615" w:dyaOrig="675" w14:anchorId="064A8CAA">
          <v:shape id="_x0000_i4503" type="#_x0000_t75" style="width:30.55pt;height:33.95pt" o:ole="">
            <v:imagedata r:id="rId1336" o:title=""/>
          </v:shape>
          <o:OLEObject Type="Embed" ProgID="Equation.DSMT4" ShapeID="_x0000_i4503" DrawAspect="Content" ObjectID="_1687895438" r:id="rId133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4F99563" w14:textId="77777777" w:rsidR="00812195" w:rsidRPr="00B26177" w:rsidRDefault="00812195" w:rsidP="00B26177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5E4E449" w14:textId="77777777" w:rsidR="00812195" w:rsidRPr="00B26177" w:rsidRDefault="00812195" w:rsidP="00B26177">
      <w:pPr>
        <w:pStyle w:val="ListParagraph"/>
        <w:spacing w:after="0" w:line="240" w:lineRule="auto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B26177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49169EE2" w14:textId="77777777" w:rsidR="00812195" w:rsidRPr="00B26177" w:rsidRDefault="00812195" w:rsidP="00B26177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Vì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200" w:dyaOrig="270" w14:anchorId="750310E0">
          <v:shape id="_x0000_i4504" type="#_x0000_t75" style="width:59.75pt;height:13.6pt" o:ole="">
            <v:imagedata r:id="rId1338" o:title=""/>
          </v:shape>
          <o:OLEObject Type="Embed" ProgID="Equation.DSMT4" ShapeID="_x0000_i4504" DrawAspect="Content" ObjectID="_1687895439" r:id="rId1339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</w:t>
      </w:r>
      <w:r w:rsidRPr="00B26177">
        <w:rPr>
          <w:rFonts w:ascii="Chu Van An" w:eastAsia="Calibri" w:hAnsi="Chu Van An" w:cs="Chu Van An"/>
          <w:position w:val="-6"/>
          <w:sz w:val="24"/>
          <w:szCs w:val="24"/>
        </w:rPr>
        <w:object w:dxaOrig="1200" w:dyaOrig="285" w14:anchorId="11AB4748">
          <v:shape id="_x0000_i4505" type="#_x0000_t75" style="width:59.75pt;height:14.25pt" o:ole="">
            <v:imagedata r:id="rId1340" o:title=""/>
          </v:shape>
          <o:OLEObject Type="Embed" ProgID="Equation.DSMT4" ShapeID="_x0000_i4505" DrawAspect="Content" ObjectID="_1687895440" r:id="rId1341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03DA2031" w14:textId="77777777" w:rsidR="00812195" w:rsidRPr="00B26177" w:rsidRDefault="00812195" w:rsidP="00B2617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B26177">
        <w:rPr>
          <w:rFonts w:ascii="Chu Van An" w:eastAsia="Times New Roman" w:hAnsi="Chu Van An" w:cs="Chu Van An"/>
          <w:position w:val="-24"/>
          <w:sz w:val="24"/>
          <w:szCs w:val="24"/>
        </w:rPr>
        <w:object w:dxaOrig="6225" w:dyaOrig="675" w14:anchorId="72DA49D4">
          <v:shape id="_x0000_i4506" type="#_x0000_t75" style="width:311.1pt;height:33.95pt" o:ole="">
            <v:imagedata r:id="rId1342" o:title=""/>
          </v:shape>
          <o:OLEObject Type="Embed" ProgID="Equation.DSMT4" ShapeID="_x0000_i4506" DrawAspect="Content" ObjectID="_1687895441" r:id="rId1343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FEB2B7F" w14:textId="77777777" w:rsidR="0033409D" w:rsidRPr="00B26177" w:rsidRDefault="0033409D" w:rsidP="00B2617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7EE08FC" wp14:editId="1B984D0A">
                <wp:extent cx="6355079" cy="1361177"/>
                <wp:effectExtent l="0" t="19050" r="27305" b="10795"/>
                <wp:docPr id="212457290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5079" cy="1361177"/>
                          <a:chOff x="0" y="0"/>
                          <a:chExt cx="6355079" cy="1322612"/>
                        </a:xfrm>
                      </wpg:grpSpPr>
                      <wps:wsp>
                        <wps:cNvPr id="212457290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334"/>
                            <a:ext cx="6355079" cy="106227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2F35D3" w14:textId="77777777" w:rsidR="0033409D" w:rsidRDefault="0033409D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D30B871" w14:textId="77777777" w:rsidR="0033409D" w:rsidRPr="004E4A10" w:rsidRDefault="0033409D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2D306C56" w14:textId="3CD047E8" w:rsidR="0033409D" w:rsidRPr="00EE265F" w:rsidRDefault="0033409D" w:rsidP="0033409D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Sử dụng định nghĩa góc của hai vecto</w:t>
                              </w:r>
                              <w:r w:rsidR="00F30917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.</w:t>
                              </w:r>
                            </w:p>
                            <w:p w14:paraId="1D636FDE" w14:textId="59D25ADA" w:rsidR="00EE265F" w:rsidRPr="007B6D41" w:rsidRDefault="00EE265F" w:rsidP="0033409D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Các tính chất, giá trị lượng giác.</w:t>
                              </w:r>
                            </w:p>
                            <w:p w14:paraId="35B8E839" w14:textId="77777777" w:rsidR="0033409D" w:rsidRPr="00D77153" w:rsidRDefault="0033409D" w:rsidP="0075402F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-27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08" name="Group 2124572908"/>
                        <wpg:cNvGrpSpPr/>
                        <wpg:grpSpPr>
                          <a:xfrm>
                            <a:off x="150812" y="0"/>
                            <a:ext cx="6129219" cy="571533"/>
                            <a:chOff x="150812" y="0"/>
                            <a:chExt cx="6129583" cy="571533"/>
                          </a:xfrm>
                        </wpg:grpSpPr>
                        <wpg:grpSp>
                          <wpg:cNvPr id="2124572909" name="Group 2124572909"/>
                          <wpg:cNvGrpSpPr/>
                          <wpg:grpSpPr>
                            <a:xfrm>
                              <a:off x="150812" y="0"/>
                              <a:ext cx="6129583" cy="485775"/>
                              <a:chOff x="150812" y="0"/>
                              <a:chExt cx="6129583" cy="485775"/>
                            </a:xfrm>
                          </wpg:grpSpPr>
                          <wpg:grpSp>
                            <wpg:cNvPr id="2124572910" name="Group 2124572910"/>
                            <wpg:cNvGrpSpPr/>
                            <wpg:grpSpPr>
                              <a:xfrm>
                                <a:off x="184097" y="0"/>
                                <a:ext cx="6096298" cy="485775"/>
                                <a:chOff x="184097" y="0"/>
                                <a:chExt cx="6096298" cy="485775"/>
                              </a:xfrm>
                            </wpg:grpSpPr>
                            <wps:wsp>
                              <wps:cNvPr id="2124572911" name="Rectangle: Single Corner Snipped 2124572911"/>
                              <wps:cNvSpPr/>
                              <wps:spPr>
                                <a:xfrm>
                                  <a:off x="184097" y="38090"/>
                                  <a:ext cx="609629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12" name="Group 2124572912"/>
                              <wpg:cNvGrpSpPr/>
                              <wpg:grpSpPr>
                                <a:xfrm>
                                  <a:off x="1502180" y="0"/>
                                  <a:ext cx="4657437" cy="485775"/>
                                  <a:chOff x="1502180" y="0"/>
                                  <a:chExt cx="4657437" cy="485775"/>
                                </a:xfrm>
                              </wpg:grpSpPr>
                              <wpg:grpSp>
                                <wpg:cNvPr id="2124572913" name="Group 2124572913"/>
                                <wpg:cNvGrpSpPr/>
                                <wpg:grpSpPr>
                                  <a:xfrm>
                                    <a:off x="1611714" y="104387"/>
                                    <a:ext cx="4547903" cy="369570"/>
                                    <a:chOff x="1611714" y="104387"/>
                                    <a:chExt cx="4547903" cy="369570"/>
                                  </a:xfrm>
                                </wpg:grpSpPr>
                                <wps:wsp>
                                  <wps:cNvPr id="2124572914" name="Arrow: Chevron 2124572914"/>
                                  <wps:cNvSpPr/>
                                  <wps:spPr>
                                    <a:xfrm>
                                      <a:off x="1761225" y="105160"/>
                                      <a:ext cx="4398392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976AF18" w14:textId="5C3EC040" w:rsidR="0033409D" w:rsidRPr="002F2C93" w:rsidRDefault="0033409D" w:rsidP="0033409D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góc của hai vecto</w:t>
                                        </w:r>
                                        <w:r w:rsidR="00EE26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, chứng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="00EE26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minh đẳng thức</w:t>
                                        </w:r>
                                      </w:p>
                                      <w:p w14:paraId="67BC8DF6" w14:textId="77777777" w:rsidR="0033409D" w:rsidRPr="00F64434" w:rsidRDefault="0033409D" w:rsidP="0033409D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15" name="Group 212457291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16" name="Freeform: Shape 212457291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1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79F0363" w14:textId="77777777" w:rsidR="0033409D" w:rsidRDefault="0033409D" w:rsidP="0033409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18" name="Group 212457291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19" name="Freeform: Shape 212457291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21" name="Flowchart: Terminator 212457292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22" name="Flowchart: Direct Access Storage 212457292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923" name="Group 212457292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24" name="Flowchart: Preparation 21245729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92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A51D1D2" w14:textId="1A7BC695" w:rsidR="0033409D" w:rsidRDefault="0033409D" w:rsidP="0033409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➃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EE08FC" id="_x0000_s1161" style="width:500.4pt;height:107.2pt;mso-position-horizontal-relative:char;mso-position-vertical-relative:line" coordsize="63550,132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">
                <v:shape id="Rectangle: Diagonal Corners Rounded 1" o:spid="_x0000_s1162" style="position:absolute;top:2603;width:63550;height:106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341,0;6246190,0;6355079,76377;6355079,1052219;6340738,1062278;108889,1062278;0,985901;0,10059;14341,0" o:connectangles="0,0,0,0,0,0,0,0,0" textboxrect="0,0,6435090,1533525"/>
                  <v:textbox>
                    <w:txbxContent>
                      <w:p w14:paraId="5B2F35D3" w14:textId="77777777" w:rsidR="0033409D" w:rsidRDefault="0033409D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D30B871" w14:textId="77777777" w:rsidR="0033409D" w:rsidRPr="004E4A10" w:rsidRDefault="0033409D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2D306C56" w14:textId="3CD047E8" w:rsidR="0033409D" w:rsidRPr="00EE265F" w:rsidRDefault="0033409D" w:rsidP="0033409D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Sử dụng định nghĩa góc của hai vecto</w:t>
                        </w:r>
                        <w:r w:rsidR="00F30917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.</w:t>
                        </w:r>
                      </w:p>
                      <w:p w14:paraId="1D636FDE" w14:textId="59D25ADA" w:rsidR="00EE265F" w:rsidRPr="007B6D41" w:rsidRDefault="00EE265F" w:rsidP="0033409D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Các tính chất, giá trị lượng giác.</w:t>
                        </w:r>
                      </w:p>
                      <w:p w14:paraId="35B8E839" w14:textId="77777777" w:rsidR="0033409D" w:rsidRPr="00D77153" w:rsidRDefault="0033409D" w:rsidP="0075402F">
                        <w:pPr>
                          <w:kinsoku w:val="0"/>
                          <w:overflowPunct w:val="0"/>
                          <w:spacing w:line="240" w:lineRule="auto"/>
                          <w:ind w:left="-27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2908" o:spid="_x0000_s1163" style="position:absolute;left:1508;width:61292;height:5715" coordorigin="1508" coordsize="61295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">
                  <v:group id="Group 2124572909" o:spid="_x0000_s1164" style="position:absolute;left:1508;width:61295;height:4857" coordorigin="1508" coordsize="612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">
                    <v:group id="Group 2124572910" o:spid="_x0000_s1165" style="position:absolute;left:1840;width:60963;height:4857" coordorigin="1840" coordsize="6096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">
                      <v:shape id="Rectangle: Single Corner Snipped 2124572911" o:spid="_x0000_s1166" style="position:absolute;left:1840;top:380;width:60963;height:4476;visibility:visible;mso-wrap-style:square;v-text-anchor:middle" coordsize="609629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" path="m,l5941574,r154724,154724l6096298,447554,,447554,,xe" fillcolor="#f0def6" stroked="f" strokeweight="1.25pt">
                        <v:fill r:id="rId286" o:title="" color2="#fffff7" type="pattern"/>
                        <v:path arrowok="t" o:connecttype="custom" o:connectlocs="0,0;5941574,0;6096298,154724;6096298,447554;0,447554;0,0" o:connectangles="0,0,0,0,0,0"/>
                      </v:shape>
                      <v:group id="Group 2124572912" o:spid="_x0000_s1167" style="position:absolute;left:15021;width:46575;height:4857" coordorigin="15021" coordsize="4657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">
                        <v:group id="Group 2124572913" o:spid="_x0000_s1168" style="position:absolute;left:16117;top:1043;width:45479;height:3696" coordorigin="16117,1043" coordsize="4547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PxJ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">
                          <v:shape id="Arrow: Chevron 2124572914" o:spid="_x0000_s1169" type="#_x0000_t55" style="position:absolute;left:17612;top:1051;width:43984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" adj="21282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976AF18" w14:textId="5C3EC040" w:rsidR="0033409D" w:rsidRPr="002F2C93" w:rsidRDefault="0033409D" w:rsidP="0033409D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góc của hai vecto</w:t>
                                  </w:r>
                                  <w:r w:rsidR="00EE26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, chứng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 </w:t>
                                  </w:r>
                                  <w:r w:rsidR="00EE26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minh đẳng thức</w:t>
                                  </w:r>
                                </w:p>
                                <w:p w14:paraId="67BC8DF6" w14:textId="77777777" w:rsidR="0033409D" w:rsidRPr="00F64434" w:rsidRDefault="0033409D" w:rsidP="0033409D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2915" o:spid="_x0000_s11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">
                            <v:shape id="Freeform: Shape 2124572916" o:spid="_x0000_s11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" filled="f" stroked="f">
                              <v:textbox>
                                <w:txbxContent>
                                  <w:p w14:paraId="479F0363" w14:textId="77777777" w:rsidR="0033409D" w:rsidRDefault="0033409D" w:rsidP="0033409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18" o:spid="_x0000_s11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">
                          <v:shape id="Freeform: Shape 2124572919" o:spid="_x0000_s11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21" o:spid="_x0000_s11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22" o:spid="_x0000_s11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23" o:spid="_x0000_s117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">
                    <v:shape id="Flowchart: Preparation 2124572924" o:spid="_x0000_s11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3A51D1D2" w14:textId="1A7BC695" w:rsidR="0033409D" w:rsidRDefault="0033409D" w:rsidP="0033409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➃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BF0888C" w14:textId="77777777" w:rsidR="0033409D" w:rsidRPr="00B26177" w:rsidRDefault="0033409D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9B5A951" w14:textId="103CAA92" w:rsidR="0075402F" w:rsidRPr="00B26177" w:rsidRDefault="0033409D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1. 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</w:p>
    <w:tbl>
      <w:tblPr>
        <w:tblStyle w:val="TableGrid"/>
        <w:tblW w:w="93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35"/>
      </w:tblGrid>
      <w:tr w:rsidR="0075402F" w:rsidRPr="00B26177" w14:paraId="520DD6FC" w14:textId="77777777" w:rsidTr="00C541DC">
        <w:trPr>
          <w:jc w:val="center"/>
        </w:trPr>
        <w:tc>
          <w:tcPr>
            <w:tcW w:w="6516" w:type="dxa"/>
          </w:tcPr>
          <w:p w14:paraId="01141719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Cho hình vuông ABCD</w:t>
            </w:r>
          </w:p>
          <w:p w14:paraId="7AC6CF5A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</w:p>
          <w:p w14:paraId="380DB585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Tính:</w:t>
            </w:r>
          </w:p>
          <w:p w14:paraId="00F97E12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 a) cos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960" w:dyaOrig="420" w14:anchorId="692D5680">
                <v:shape id="_x0000_i1149" type="#_x0000_t75" style="width:48.25pt;height:21.05pt" o:ole="">
                  <v:imagedata r:id="rId1344" o:title=""/>
                </v:shape>
                <o:OLEObject Type="Embed" ProgID="Equation.DSMT4" ShapeID="_x0000_i1149" DrawAspect="Content" ObjectID="_1687895442" r:id="rId1345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ab/>
              <w:t>b) sin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990" w:dyaOrig="420" w14:anchorId="0B5C50AF">
                <v:shape id="_x0000_i1150" type="#_x0000_t75" style="width:49.6pt;height:21.05pt" o:ole="">
                  <v:imagedata r:id="rId1346" o:title=""/>
                </v:shape>
                <o:OLEObject Type="Embed" ProgID="Equation.DSMT4" ShapeID="_x0000_i1150" DrawAspect="Content" ObjectID="_1687895443" r:id="rId1347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ab/>
              <w:t>c) cos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990" w:dyaOrig="420" w14:anchorId="6F8FF76E">
                <v:shape id="_x0000_i1151" type="#_x0000_t75" style="width:49.6pt;height:21.05pt" o:ole="">
                  <v:imagedata r:id="rId1348" o:title=""/>
                </v:shape>
                <o:OLEObject Type="Embed" ProgID="Equation.DSMT4" ShapeID="_x0000_i1151" DrawAspect="Content" ObjectID="_1687895444" r:id="rId1349"/>
              </w:object>
            </w:r>
          </w:p>
          <w:p w14:paraId="7E662857" w14:textId="77777777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</w:tcPr>
          <w:p w14:paraId="30268D77" w14:textId="77777777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7FD69B2" wp14:editId="4FCCBDEF">
                  <wp:extent cx="1033277" cy="943583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732" cy="94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CCB4F6" w14:textId="088F8413" w:rsidR="0033409D" w:rsidRPr="00B26177" w:rsidRDefault="0033409D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Lời giải</w:t>
      </w:r>
    </w:p>
    <w:p w14:paraId="04CA7DC2" w14:textId="77777777" w:rsidR="0075402F" w:rsidRPr="00B26177" w:rsidRDefault="0075402F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FD627CB" w14:textId="77777777" w:rsidR="0075402F" w:rsidRPr="00B26177" w:rsidRDefault="0075402F" w:rsidP="00B26177">
      <w:pPr>
        <w:pStyle w:val="ListParagraph"/>
        <w:numPr>
          <w:ilvl w:val="0"/>
          <w:numId w:val="40"/>
        </w:numPr>
        <w:spacing w:line="240" w:lineRule="auto"/>
        <w:ind w:left="2520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Xác định góc giữa các cặp vectơ ?</w:t>
      </w:r>
    </w:p>
    <w:p w14:paraId="65C17C6C" w14:textId="77777777" w:rsidR="0075402F" w:rsidRPr="00B26177" w:rsidRDefault="0075402F" w:rsidP="00B26177">
      <w:pPr>
        <w:spacing w:line="240" w:lineRule="auto"/>
        <w:ind w:left="2531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a) </w:t>
      </w:r>
      <w:r w:rsidRPr="00B26177">
        <w:rPr>
          <w:rFonts w:ascii="Chu Van An" w:hAnsi="Chu Van An" w:cs="Chu Van An"/>
          <w:position w:val="-10"/>
          <w:sz w:val="24"/>
          <w:szCs w:val="24"/>
        </w:rPr>
        <w:object w:dxaOrig="960" w:dyaOrig="420" w14:anchorId="0964193C">
          <v:shape id="_x0000_i1152" type="#_x0000_t75" style="width:48.25pt;height:21.05pt" o:ole="">
            <v:imagedata r:id="rId1344" o:title=""/>
          </v:shape>
          <o:OLEObject Type="Embed" ProgID="Equation.DSMT4" ShapeID="_x0000_i1152" DrawAspect="Content" ObjectID="_1687895445" r:id="rId135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135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4ACF27BB" w14:textId="77777777" w:rsidR="0075402F" w:rsidRPr="00B26177" w:rsidRDefault="0075402F" w:rsidP="00B26177">
      <w:pPr>
        <w:spacing w:line="240" w:lineRule="auto"/>
        <w:ind w:left="2531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b) </w:t>
      </w:r>
      <w:r w:rsidRPr="00B26177">
        <w:rPr>
          <w:rFonts w:ascii="Chu Van An" w:hAnsi="Chu Van An" w:cs="Chu Van An"/>
          <w:position w:val="-10"/>
          <w:sz w:val="24"/>
          <w:szCs w:val="24"/>
        </w:rPr>
        <w:object w:dxaOrig="999" w:dyaOrig="420" w14:anchorId="6028D2A2">
          <v:shape id="_x0000_i1153" type="#_x0000_t75" style="width:49.6pt;height:21.05pt" o:ole="">
            <v:imagedata r:id="rId1346" o:title=""/>
          </v:shape>
          <o:OLEObject Type="Embed" ProgID="Equation.DSMT4" ShapeID="_x0000_i1153" DrawAspect="Content" ObjectID="_1687895446" r:id="rId1352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90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08340B60" w14:textId="77777777" w:rsidR="0075402F" w:rsidRPr="00B26177" w:rsidRDefault="0075402F" w:rsidP="00B26177">
      <w:pPr>
        <w:spacing w:line="240" w:lineRule="auto"/>
        <w:ind w:left="2531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c) </w:t>
      </w:r>
      <w:r w:rsidRPr="00B26177">
        <w:rPr>
          <w:rFonts w:ascii="Chu Van An" w:hAnsi="Chu Van An" w:cs="Chu Van An"/>
          <w:position w:val="-10"/>
          <w:sz w:val="24"/>
          <w:szCs w:val="24"/>
        </w:rPr>
        <w:object w:dxaOrig="980" w:dyaOrig="420" w14:anchorId="192587C4">
          <v:shape id="_x0000_i1154" type="#_x0000_t75" style="width:49.6pt;height:21.05pt" o:ole="">
            <v:imagedata r:id="rId1348" o:title=""/>
          </v:shape>
          <o:OLEObject Type="Embed" ProgID="Equation.DSMT4" ShapeID="_x0000_i1154" DrawAspect="Content" ObjectID="_1687895447" r:id="rId1353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180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3100DE7C" w14:textId="77777777" w:rsidR="0075402F" w:rsidRPr="00B26177" w:rsidRDefault="0075402F" w:rsidP="00B26177">
      <w:pPr>
        <w:spacing w:line="240" w:lineRule="auto"/>
        <w:ind w:firstLine="720"/>
        <w:jc w:val="both"/>
        <w:rPr>
          <w:rFonts w:ascii="Chu Van An" w:hAnsi="Chu Van An" w:cs="Chu Van An"/>
          <w:color w:val="0000CC"/>
          <w:sz w:val="24"/>
          <w:szCs w:val="24"/>
        </w:rPr>
      </w:pPr>
    </w:p>
    <w:p w14:paraId="255D60BC" w14:textId="77777777" w:rsidR="0075402F" w:rsidRPr="00B26177" w:rsidRDefault="0033409D" w:rsidP="00B26177">
      <w:pPr>
        <w:spacing w:line="240" w:lineRule="auto"/>
        <w:ind w:firstLine="720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2.  </w:t>
      </w:r>
    </w:p>
    <w:tbl>
      <w:tblPr>
        <w:tblStyle w:val="TableGrid"/>
        <w:tblW w:w="93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35"/>
      </w:tblGrid>
      <w:tr w:rsidR="0075402F" w:rsidRPr="00B26177" w14:paraId="1C8797E3" w14:textId="77777777" w:rsidTr="00C541DC">
        <w:trPr>
          <w:jc w:val="center"/>
        </w:trPr>
        <w:tc>
          <w:tcPr>
            <w:tcW w:w="6516" w:type="dxa"/>
          </w:tcPr>
          <w:p w14:paraId="73CE806A" w14:textId="77777777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Cho </w: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sym w:font="Symbol" w:char="F044"/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AOB cân tại O và OA = a. OH và AK là các đường cao. Giả sử 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390" w14:anchorId="0A54E40B">
                <v:shape id="_x0000_i1155" type="#_x0000_t75" style="width:29.9pt;height:19.7pt" o:ole="">
                  <v:imagedata r:id="rId1354" o:title=""/>
                </v:shape>
                <o:OLEObject Type="Embed" ProgID="Equation.DSMT4" ShapeID="_x0000_i1155" DrawAspect="Content" ObjectID="_1687895448" r:id="rId1355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= </w: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sym w:font="Symbol" w:char="F061"/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. Tính AK và OK theo a và </w: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sym w:font="Symbol" w:char="F061"/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14:paraId="54214CAE" w14:textId="77777777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eastAsiaTheme="minorEastAsia" w:hAnsi="Chu Van An" w:cs="Chu Van An"/>
                <w:sz w:val="24"/>
                <w:szCs w:val="24"/>
              </w:rPr>
              <w:object w:dxaOrig="3090" w:dyaOrig="3017" w14:anchorId="75BD2201">
                <v:shape id="_x0000_i1156" type="#_x0000_t75" style="width:74.7pt;height:68.6pt" o:ole="">
                  <v:imagedata r:id="rId1356" o:title=""/>
                </v:shape>
                <o:OLEObject Type="Embed" ProgID="Visio.Drawing.11" ShapeID="_x0000_i1156" DrawAspect="Content" ObjectID="_1687895449" r:id="rId1357"/>
              </w:object>
            </w:r>
          </w:p>
        </w:tc>
      </w:tr>
    </w:tbl>
    <w:p w14:paraId="07C07D44" w14:textId="520F05C6" w:rsidR="0033409D" w:rsidRPr="00B26177" w:rsidRDefault="0033409D" w:rsidP="00B26177">
      <w:pPr>
        <w:spacing w:line="240" w:lineRule="auto"/>
        <w:ind w:firstLine="720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7E925172" w14:textId="77777777" w:rsidR="0033409D" w:rsidRPr="00B26177" w:rsidRDefault="0033409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Lời giải</w:t>
      </w:r>
    </w:p>
    <w:p w14:paraId="6957A921" w14:textId="77777777" w:rsidR="0075402F" w:rsidRPr="00B26177" w:rsidRDefault="0075402F" w:rsidP="00B26177">
      <w:pPr>
        <w:pStyle w:val="ListParagraph"/>
        <w:numPr>
          <w:ilvl w:val="0"/>
          <w:numId w:val="40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Xét tam giác vuông AOH với OA = a, </w:t>
      </w:r>
      <w:r w:rsidRPr="00B26177">
        <w:rPr>
          <w:rFonts w:ascii="Chu Van An" w:hAnsi="Chu Van An" w:cs="Chu Van An"/>
          <w:position w:val="-6"/>
          <w:sz w:val="24"/>
          <w:szCs w:val="24"/>
        </w:rPr>
        <w:object w:dxaOrig="580" w:dyaOrig="380" w14:anchorId="0F0B3AA8">
          <v:shape id="_x0000_i1157" type="#_x0000_t75" style="width:28.55pt;height:19.7pt" o:ole="">
            <v:imagedata r:id="rId1358" o:title=""/>
          </v:shape>
          <o:OLEObject Type="Embed" ProgID="Equation.DSMT4" ShapeID="_x0000_i1157" DrawAspect="Content" ObjectID="_1687895450" r:id="rId1359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2</w:t>
      </w:r>
      <w:r w:rsidRPr="00B26177">
        <w:rPr>
          <w:rFonts w:ascii="Chu Van An" w:hAnsi="Chu Van An" w:cs="Chu Van An"/>
          <w:sz w:val="24"/>
          <w:szCs w:val="24"/>
        </w:rPr>
        <w:sym w:font="Symbol" w:char="F061"/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3004428" w14:textId="77777777" w:rsidR="0075402F" w:rsidRPr="00B26177" w:rsidRDefault="0075402F" w:rsidP="00B26177">
      <w:pPr>
        <w:pStyle w:val="ListParagraph"/>
        <w:numPr>
          <w:ilvl w:val="1"/>
          <w:numId w:val="40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AK = OA.sin</w:t>
      </w:r>
      <w:r w:rsidRPr="00B26177">
        <w:rPr>
          <w:rFonts w:ascii="Chu Van An" w:hAnsi="Chu Van An" w:cs="Chu Van An"/>
          <w:position w:val="-6"/>
          <w:sz w:val="24"/>
          <w:szCs w:val="24"/>
        </w:rPr>
        <w:object w:dxaOrig="580" w:dyaOrig="380" w14:anchorId="3CD5F102">
          <v:shape id="_x0000_i1158" type="#_x0000_t75" style="width:28.55pt;height:19.7pt" o:ole="">
            <v:imagedata r:id="rId1358" o:title=""/>
          </v:shape>
          <o:OLEObject Type="Embed" ProgID="Equation.DSMT4" ShapeID="_x0000_i1158" DrawAspect="Content" ObjectID="_1687895451" r:id="rId1360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</w:t>
      </w:r>
    </w:p>
    <w:p w14:paraId="1C43A553" w14:textId="77777777" w:rsidR="0075402F" w:rsidRPr="00B26177" w:rsidRDefault="0075402F" w:rsidP="00B26177">
      <w:pPr>
        <w:pStyle w:val="ListParagraph"/>
        <w:spacing w:line="240" w:lineRule="auto"/>
        <w:ind w:left="1440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= a.sin2</w:t>
      </w:r>
      <w:r w:rsidRPr="00B26177">
        <w:rPr>
          <w:rFonts w:ascii="Chu Van An" w:hAnsi="Chu Van An" w:cs="Chu Van An"/>
          <w:sz w:val="24"/>
          <w:szCs w:val="24"/>
        </w:rPr>
        <w:sym w:font="Symbol" w:char="F061"/>
      </w:r>
    </w:p>
    <w:p w14:paraId="6A2A1F1E" w14:textId="7F722CC4" w:rsidR="0075402F" w:rsidRPr="00B26177" w:rsidRDefault="0075402F" w:rsidP="00B26177">
      <w:pPr>
        <w:pStyle w:val="ListParagraph"/>
        <w:numPr>
          <w:ilvl w:val="0"/>
          <w:numId w:val="40"/>
        </w:num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OK = OA.cos</w:t>
      </w:r>
      <w:r w:rsidRPr="00B26177">
        <w:rPr>
          <w:rFonts w:ascii="Chu Van An" w:hAnsi="Chu Van An" w:cs="Chu Van An"/>
          <w:position w:val="-6"/>
          <w:sz w:val="24"/>
          <w:szCs w:val="24"/>
        </w:rPr>
        <w:object w:dxaOrig="580" w:dyaOrig="380" w14:anchorId="768BB97B">
          <v:shape id="_x0000_i1159" type="#_x0000_t75" style="width:28.55pt;height:19.7pt" o:ole="">
            <v:imagedata r:id="rId1358" o:title=""/>
          </v:shape>
          <o:OLEObject Type="Embed" ProgID="Equation.DSMT4" ShapeID="_x0000_i1159" DrawAspect="Content" ObjectID="_1687895452" r:id="rId1361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a.cos2</w:t>
      </w:r>
      <w:r w:rsidRPr="00B26177">
        <w:rPr>
          <w:rFonts w:ascii="Chu Van An" w:hAnsi="Chu Van An" w:cs="Chu Van An"/>
          <w:sz w:val="24"/>
          <w:szCs w:val="24"/>
        </w:rPr>
        <w:sym w:font="Symbol" w:char="F061"/>
      </w:r>
    </w:p>
    <w:p w14:paraId="519F47E2" w14:textId="77777777" w:rsidR="0075402F" w:rsidRPr="00B26177" w:rsidRDefault="0075402F" w:rsidP="00B26177">
      <w:pPr>
        <w:spacing w:line="240" w:lineRule="auto"/>
        <w:ind w:firstLine="720"/>
        <w:jc w:val="both"/>
        <w:rPr>
          <w:rFonts w:ascii="Chu Van An" w:hAnsi="Chu Van An" w:cs="Chu Van An"/>
          <w:color w:val="0000CC"/>
          <w:sz w:val="24"/>
          <w:szCs w:val="24"/>
        </w:rPr>
      </w:pPr>
    </w:p>
    <w:p w14:paraId="669590CD" w14:textId="58462184" w:rsidR="0075402F" w:rsidRPr="00B26177" w:rsidRDefault="0075402F" w:rsidP="00B26177">
      <w:pPr>
        <w:spacing w:line="240" w:lineRule="auto"/>
        <w:ind w:firstLine="720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</w:t>
      </w:r>
      <w:r w:rsidR="00C541DC" w:rsidRPr="00B26177">
        <w:rPr>
          <w:rFonts w:ascii="Chu Van An" w:hAnsi="Chu Van An" w:cs="Chu Van An"/>
          <w:color w:val="0000CC"/>
          <w:sz w:val="24"/>
          <w:szCs w:val="24"/>
        </w:rPr>
        <w:t>3</w:t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.  </w:t>
      </w:r>
    </w:p>
    <w:tbl>
      <w:tblPr>
        <w:tblStyle w:val="TableGrid"/>
        <w:tblW w:w="93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35"/>
      </w:tblGrid>
      <w:tr w:rsidR="0075402F" w:rsidRPr="00B26177" w14:paraId="402E07D2" w14:textId="77777777" w:rsidTr="00C541DC">
        <w:trPr>
          <w:jc w:val="center"/>
        </w:trPr>
        <w:tc>
          <w:tcPr>
            <w:tcW w:w="6516" w:type="dxa"/>
          </w:tcPr>
          <w:p w14:paraId="06F01FA7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lastRenderedPageBreak/>
              <w:t>Chứng minh rằng trong tam giác ABC, ta có:</w:t>
            </w:r>
          </w:p>
          <w:p w14:paraId="44FAF1D4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a) sinA = sin(B + C)</w:t>
            </w:r>
          </w:p>
          <w:p w14:paraId="6A1C39A4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b) cosA = – cos(B + C)</w:t>
            </w:r>
          </w:p>
          <w:p w14:paraId="57DC2A6F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c) sin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24"/>
                <w:sz w:val="24"/>
                <w:szCs w:val="24"/>
              </w:rPr>
              <w:object w:dxaOrig="270" w:dyaOrig="660" w14:anchorId="3FDA19E7">
                <v:shape id="_x0000_i1160" type="#_x0000_t75" style="width:13.6pt;height:33.3pt" o:ole="">
                  <v:imagedata r:id="rId1362" o:title=""/>
                </v:shape>
                <o:OLEObject Type="Embed" ProgID="Equation.DSMT4" ShapeID="_x0000_i1160" DrawAspect="Content" ObjectID="_1687895453" r:id="rId1363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= cos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24"/>
                <w:sz w:val="24"/>
                <w:szCs w:val="24"/>
              </w:rPr>
              <w:object w:dxaOrig="630" w:dyaOrig="660" w14:anchorId="2D208E55">
                <v:shape id="_x0000_i1161" type="#_x0000_t75" style="width:31.25pt;height:33.3pt" o:ole="">
                  <v:imagedata r:id="rId1364" o:title=""/>
                </v:shape>
                <o:OLEObject Type="Embed" ProgID="Equation.DSMT4" ShapeID="_x0000_i1161" DrawAspect="Content" ObjectID="_1687895454" r:id="rId1365"/>
              </w:object>
            </w:r>
          </w:p>
          <w:p w14:paraId="12E0F14D" w14:textId="3454C6B5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d) cos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24"/>
                <w:sz w:val="24"/>
                <w:szCs w:val="24"/>
              </w:rPr>
              <w:object w:dxaOrig="270" w:dyaOrig="660" w14:anchorId="55011D6E">
                <v:shape id="_x0000_i1162" type="#_x0000_t75" style="width:13.6pt;height:33.3pt" o:ole="">
                  <v:imagedata r:id="rId1362" o:title=""/>
                </v:shape>
                <o:OLEObject Type="Embed" ProgID="Equation.DSMT4" ShapeID="_x0000_i1162" DrawAspect="Content" ObjectID="_1687895455" r:id="rId1366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= sin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24"/>
                <w:sz w:val="24"/>
                <w:szCs w:val="24"/>
              </w:rPr>
              <w:object w:dxaOrig="630" w:dyaOrig="660" w14:anchorId="26D2FAE6">
                <v:shape id="_x0000_i1163" type="#_x0000_t75" style="width:31.25pt;height:33.3pt" o:ole="">
                  <v:imagedata r:id="rId1364" o:title=""/>
                </v:shape>
                <o:OLEObject Type="Embed" ProgID="Equation.DSMT4" ShapeID="_x0000_i1163" DrawAspect="Content" ObjectID="_1687895456" r:id="rId1367"/>
              </w:object>
            </w:r>
          </w:p>
        </w:tc>
        <w:tc>
          <w:tcPr>
            <w:tcW w:w="2835" w:type="dxa"/>
          </w:tcPr>
          <w:p w14:paraId="5A95CEDE" w14:textId="7C97CCC0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</w:p>
        </w:tc>
      </w:tr>
    </w:tbl>
    <w:p w14:paraId="40EECFB7" w14:textId="77777777" w:rsidR="0075402F" w:rsidRPr="00B26177" w:rsidRDefault="0075402F" w:rsidP="00B26177">
      <w:pPr>
        <w:spacing w:line="240" w:lineRule="auto"/>
        <w:ind w:firstLine="720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24A383D0" w14:textId="77777777" w:rsidR="0075402F" w:rsidRPr="00B26177" w:rsidRDefault="0075402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Lời giải</w:t>
      </w:r>
    </w:p>
    <w:p w14:paraId="5A2C5F60" w14:textId="77777777" w:rsidR="0075402F" w:rsidRPr="00B26177" w:rsidRDefault="0075402F" w:rsidP="00B26177">
      <w:pPr>
        <w:pStyle w:val="ListParagraph"/>
        <w:spacing w:line="240" w:lineRule="auto"/>
        <w:ind w:left="1440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4A8DEFBC" w14:textId="77777777" w:rsidR="0075402F" w:rsidRPr="00B26177" w:rsidRDefault="0075402F" w:rsidP="00B26177">
      <w:pPr>
        <w:pStyle w:val="ListParagraph"/>
        <w:numPr>
          <w:ilvl w:val="0"/>
          <w:numId w:val="40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A + (B + C) = 180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4232CB59" w14:textId="77777777" w:rsidR="0075402F" w:rsidRPr="00B26177" w:rsidRDefault="0075402F" w:rsidP="00B26177">
      <w:pPr>
        <w:pStyle w:val="ListParagraph"/>
        <w:numPr>
          <w:ilvl w:val="0"/>
          <w:numId w:val="40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279" w:dyaOrig="660" w14:anchorId="5DD38397">
          <v:shape id="_x0000_i1164" type="#_x0000_t75" style="width:13.6pt;height:33.3pt" o:ole="">
            <v:imagedata r:id="rId1362" o:title=""/>
          </v:shape>
          <o:OLEObject Type="Embed" ProgID="Equation.DSMT4" ShapeID="_x0000_i1164" DrawAspect="Content" ObjectID="_1687895457" r:id="rId1368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+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639" w:dyaOrig="660" w14:anchorId="166C0F26">
          <v:shape id="_x0000_i1165" type="#_x0000_t75" style="width:31.25pt;height:33.3pt" o:ole="">
            <v:imagedata r:id="rId1364" o:title=""/>
          </v:shape>
          <o:OLEObject Type="Embed" ProgID="Equation.DSMT4" ShapeID="_x0000_i1165" DrawAspect="Content" ObjectID="_1687895458" r:id="rId1369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90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31AFFD2F" w14:textId="77777777" w:rsidR="0075402F" w:rsidRPr="00B26177" w:rsidRDefault="0075402F" w:rsidP="00B26177">
      <w:pPr>
        <w:spacing w:line="240" w:lineRule="auto"/>
        <w:ind w:left="1080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sym w:font="Wingdings" w:char="F046"/>
      </w:r>
      <w:r w:rsidRPr="00B26177">
        <w:rPr>
          <w:rFonts w:ascii="Chu Van An" w:hAnsi="Chu Van An" w:cs="Chu Van An"/>
          <w:sz w:val="24"/>
          <w:szCs w:val="24"/>
        </w:rPr>
        <w:t>Từ đó suy ra các kết quả cần đạt</w:t>
      </w:r>
    </w:p>
    <w:p w14:paraId="15F791EA" w14:textId="24EF2046" w:rsidR="0033409D" w:rsidRPr="00B26177" w:rsidRDefault="0033409D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1949DF7" w14:textId="77777777" w:rsidR="004B6AE2" w:rsidRPr="006E40BB" w:rsidRDefault="004B6AE2" w:rsidP="004B6AE2">
      <w:pPr>
        <w:spacing w:line="276" w:lineRule="auto"/>
        <w:ind w:left="992"/>
        <w:rPr>
          <w:rFonts w:ascii="Times New Roman" w:hAnsi="Times New Roman" w:cs="Times New Roman"/>
          <w:b/>
          <w:color w:val="8B008B"/>
          <w:sz w:val="24"/>
          <w:szCs w:val="24"/>
          <w:u w:val="single"/>
        </w:rPr>
      </w:pPr>
      <w:r>
        <w:rPr>
          <w:rFonts w:ascii="Chu Van An" w:hAnsi="Chu Van An" w:cs="Chu Van An"/>
          <w:b/>
          <w:color w:val="7030A0"/>
          <w:sz w:val="24"/>
          <w:szCs w:val="24"/>
        </w:rPr>
        <w:tab/>
      </w:r>
    </w:p>
    <w:p w14:paraId="5D7CD004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 w:rsidRPr="006E40BB">
        <w:rPr>
          <w:rFonts w:eastAsia="Times New Roman"/>
          <w:position w:val="-6"/>
        </w:rPr>
        <w:object w:dxaOrig="555" w:dyaOrig="285" w14:anchorId="7F164C5C">
          <v:shape id="_x0000_i11156" type="#_x0000_t75" style="width:27.85pt;height:14.25pt" o:ole="">
            <v:imagedata r:id="rId1370" o:title=""/>
          </v:shape>
          <o:OLEObject Type="Embed" ProgID="Equation.DSMT4" ShapeID="_x0000_i11156" DrawAspect="Content" ObjectID="_1687895459" r:id="rId1371"/>
        </w:object>
      </w:r>
      <w:r w:rsidRPr="006E40BB">
        <w:rPr>
          <w:rFonts w:ascii="Times New Roman" w:hAnsi="Times New Roman" w:cs="Times New Roman"/>
          <w:sz w:val="24"/>
          <w:szCs w:val="24"/>
          <w:lang w:val="fr-FR"/>
        </w:rPr>
        <w:t xml:space="preserve"> vuông ở </w:t>
      </w:r>
      <w:r w:rsidRPr="006E40BB">
        <w:rPr>
          <w:rFonts w:eastAsia="Times New Roman"/>
          <w:position w:val="-4"/>
        </w:rPr>
        <w:object w:dxaOrig="240" w:dyaOrig="255" w14:anchorId="157C633B">
          <v:shape id="_x0000_i11157" type="#_x0000_t75" style="width:12.25pt;height:12.9pt" o:ole="">
            <v:imagedata r:id="rId1372" o:title=""/>
          </v:shape>
          <o:OLEObject Type="Embed" ProgID="Equation.DSMT4" ShapeID="_x0000_i11157" DrawAspect="Content" ObjectID="_1687895460" r:id="rId1373"/>
        </w:object>
      </w:r>
      <w:r w:rsidRPr="006E40BB">
        <w:rPr>
          <w:rFonts w:ascii="Times New Roman" w:hAnsi="Times New Roman" w:cs="Times New Roman"/>
          <w:sz w:val="24"/>
          <w:szCs w:val="24"/>
          <w:lang w:val="fr-FR"/>
        </w:rPr>
        <w:t xml:space="preserve"> và có góc </w:t>
      </w:r>
      <w:r w:rsidRPr="006E40BB">
        <w:rPr>
          <w:rFonts w:eastAsia="Times New Roman"/>
          <w:position w:val="-6"/>
        </w:rPr>
        <w:object w:dxaOrig="810" w:dyaOrig="360" w14:anchorId="5FF78102">
          <v:shape id="_x0000_i11158" type="#_x0000_t75" style="width:40.75pt;height:18.35pt" o:ole="">
            <v:imagedata r:id="rId1374" o:title=""/>
          </v:shape>
          <o:OLEObject Type="Embed" ProgID="Equation.DSMT4" ShapeID="_x0000_i11158" DrawAspect="Content" ObjectID="_1687895461" r:id="rId1375"/>
        </w:object>
      </w:r>
      <w:r w:rsidRPr="006E40BB">
        <w:rPr>
          <w:rFonts w:ascii="Times New Roman" w:hAnsi="Times New Roman" w:cs="Times New Roman"/>
          <w:sz w:val="24"/>
          <w:szCs w:val="24"/>
          <w:lang w:val="fr-FR"/>
        </w:rPr>
        <w:t xml:space="preserve">. Hệ thức nào sau đây là </w:t>
      </w:r>
      <w:r w:rsidRPr="006E40BB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6E40BB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84507A4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6E40BB">
        <w:rPr>
          <w:rFonts w:ascii="Times New Roman" w:eastAsia="Times New Roman" w:hAnsi="Times New Roman" w:cs="Times New Roman"/>
          <w:b/>
          <w:position w:val="-18"/>
          <w:sz w:val="24"/>
          <w:szCs w:val="24"/>
        </w:rPr>
        <w:object w:dxaOrig="1650" w:dyaOrig="480" w14:anchorId="351D1ADF">
          <v:shape id="_x0000_i11159" type="#_x0000_t75" style="width:82.2pt;height:23.75pt" o:ole="">
            <v:imagedata r:id="rId1376" o:title=""/>
          </v:shape>
          <o:OLEObject Type="Embed" ProgID="Equation.DSMT4" ShapeID="_x0000_i11159" DrawAspect="Content" ObjectID="_1687895462" r:id="rId1377"/>
        </w:object>
      </w:r>
      <w:r w:rsidRPr="006E40BB">
        <w:rPr>
          <w:rFonts w:ascii="Times New Roman" w:hAnsi="Times New Roman" w:cs="Times New Roman"/>
          <w:sz w:val="24"/>
          <w:szCs w:val="24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6E40BB">
        <w:rPr>
          <w:rFonts w:ascii="Times New Roman" w:eastAsia="Times New Roman" w:hAnsi="Times New Roman" w:cs="Times New Roman"/>
          <w:b/>
          <w:position w:val="-18"/>
          <w:sz w:val="24"/>
          <w:szCs w:val="24"/>
        </w:rPr>
        <w:object w:dxaOrig="1560" w:dyaOrig="480" w14:anchorId="389C9B21">
          <v:shape id="_x0000_i11160" type="#_x0000_t75" style="width:78.1pt;height:23.75pt" o:ole="">
            <v:imagedata r:id="rId1378" o:title=""/>
          </v:shape>
          <o:OLEObject Type="Embed" ProgID="Equation.DSMT4" ShapeID="_x0000_i11160" DrawAspect="Content" ObjectID="_1687895463" r:id="rId1379"/>
        </w:object>
      </w:r>
      <w:r w:rsidRPr="006E40B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6E40BB">
        <w:rPr>
          <w:rFonts w:ascii="Times New Roman" w:eastAsia="Times New Roman" w:hAnsi="Times New Roman" w:cs="Times New Roman"/>
          <w:b/>
          <w:position w:val="-18"/>
          <w:sz w:val="24"/>
          <w:szCs w:val="24"/>
        </w:rPr>
        <w:object w:dxaOrig="1545" w:dyaOrig="480" w14:anchorId="6AF80AB7">
          <v:shape id="_x0000_i11161" type="#_x0000_t75" style="width:77.45pt;height:23.75pt" o:ole="">
            <v:imagedata r:id="rId1380" o:title=""/>
          </v:shape>
          <o:OLEObject Type="Embed" ProgID="Equation.DSMT4" ShapeID="_x0000_i11161" DrawAspect="Content" ObjectID="_1687895464" r:id="rId1381"/>
        </w:object>
      </w:r>
      <w:r w:rsidRPr="006E40BB">
        <w:rPr>
          <w:rFonts w:ascii="Times New Roman" w:hAnsi="Times New Roman" w:cs="Times New Roman"/>
          <w:sz w:val="24"/>
          <w:szCs w:val="24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6E40BB">
        <w:rPr>
          <w:rFonts w:ascii="Times New Roman" w:eastAsia="Times New Roman" w:hAnsi="Times New Roman" w:cs="Times New Roman"/>
          <w:b/>
          <w:position w:val="-18"/>
          <w:sz w:val="24"/>
          <w:szCs w:val="24"/>
        </w:rPr>
        <w:object w:dxaOrig="1650" w:dyaOrig="480" w14:anchorId="48C0047E">
          <v:shape id="_x0000_i11162" type="#_x0000_t75" style="width:82.2pt;height:23.75pt" o:ole="">
            <v:imagedata r:id="rId1382" o:title=""/>
          </v:shape>
          <o:OLEObject Type="Embed" ProgID="Equation.DSMT4" ShapeID="_x0000_i11162" DrawAspect="Content" ObjectID="_1687895465" r:id="rId1383"/>
        </w:object>
      </w:r>
      <w:r w:rsidRPr="006E40B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42DE6B" w14:textId="77777777" w:rsidR="004B6AE2" w:rsidRPr="006E40BB" w:rsidRDefault="004B6AE2" w:rsidP="004B6AE2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3F5B7F6B" w14:textId="77777777" w:rsidR="004B6AE2" w:rsidRPr="006E40BB" w:rsidRDefault="004B6AE2" w:rsidP="004B6AE2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 A</w:t>
      </w:r>
    </w:p>
    <w:p w14:paraId="34340FD4" w14:textId="77777777" w:rsidR="004B6AE2" w:rsidRPr="006E40BB" w:rsidRDefault="004B6AE2" w:rsidP="004B6AE2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6E40B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FAFBB6" wp14:editId="009765E3">
            <wp:extent cx="2708910" cy="1198880"/>
            <wp:effectExtent l="0" t="0" r="0" b="127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FF754" w14:textId="77777777" w:rsidR="004B6AE2" w:rsidRPr="006E40BB" w:rsidRDefault="004B6AE2" w:rsidP="004B6AE2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40BB">
        <w:rPr>
          <w:rFonts w:ascii="Times New Roman" w:hAnsi="Times New Roman" w:cs="Times New Roman"/>
          <w:sz w:val="24"/>
          <w:szCs w:val="24"/>
        </w:rPr>
        <w:t xml:space="preserve">Phương án A: </w:t>
      </w:r>
      <w:r w:rsidRPr="006E40BB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265" w:dyaOrig="480" w14:anchorId="097932EA">
          <v:shape id="_x0000_i11163" type="#_x0000_t75" style="width:113.45pt;height:23.75pt" o:ole="">
            <v:imagedata r:id="rId1385" o:title=""/>
          </v:shape>
          <o:OLEObject Type="Embed" ProgID="Equation.DSMT4" ShapeID="_x0000_i11163" DrawAspect="Content" ObjectID="_1687895466" r:id="rId1386"/>
        </w:object>
      </w:r>
      <w:r w:rsidRPr="006E40BB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660" w:dyaOrig="480" w14:anchorId="09A2E605">
          <v:shape id="_x0000_i11164" type="#_x0000_t75" style="width:182.7pt;height:23.75pt" o:ole="">
            <v:imagedata r:id="rId1387" o:title=""/>
          </v:shape>
          <o:OLEObject Type="Embed" ProgID="Equation.DSMT4" ShapeID="_x0000_i11164" DrawAspect="Content" ObjectID="_1687895467" r:id="rId1388"/>
        </w:object>
      </w:r>
      <w:r w:rsidRPr="006E40BB">
        <w:rPr>
          <w:rFonts w:ascii="Times New Roman" w:hAnsi="Times New Roman" w:cs="Times New Roman"/>
          <w:sz w:val="24"/>
          <w:szCs w:val="24"/>
        </w:rPr>
        <w:t>.</w:t>
      </w:r>
    </w:p>
    <w:p w14:paraId="32D03E03" w14:textId="77777777" w:rsidR="004B6AE2" w:rsidRPr="006E40BB" w:rsidRDefault="004B6AE2" w:rsidP="004B6AE2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40BB">
        <w:rPr>
          <w:rFonts w:ascii="Times New Roman" w:hAnsi="Times New Roman" w:cs="Times New Roman"/>
          <w:sz w:val="24"/>
          <w:szCs w:val="24"/>
        </w:rPr>
        <w:t xml:space="preserve">Phương án B: </w:t>
      </w:r>
      <w:r w:rsidRPr="006E40BB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400" w:dyaOrig="480" w14:anchorId="495F0B55">
          <v:shape id="_x0000_i11165" type="#_x0000_t75" style="width:120.25pt;height:23.75pt" o:ole="">
            <v:imagedata r:id="rId1389" o:title=""/>
          </v:shape>
          <o:OLEObject Type="Embed" ProgID="Equation.DSMT4" ShapeID="_x0000_i11165" DrawAspect="Content" ObjectID="_1687895468" r:id="rId1390"/>
        </w:object>
      </w:r>
      <w:r w:rsidRPr="006E40BB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510" w:dyaOrig="480" w14:anchorId="5E429A96">
          <v:shape id="_x0000_i11166" type="#_x0000_t75" style="width:175.25pt;height:23.75pt" o:ole="">
            <v:imagedata r:id="rId1391" o:title=""/>
          </v:shape>
          <o:OLEObject Type="Embed" ProgID="Equation.DSMT4" ShapeID="_x0000_i11166" DrawAspect="Content" ObjectID="_1687895469" r:id="rId1392"/>
        </w:object>
      </w:r>
      <w:r w:rsidRPr="006E40BB">
        <w:rPr>
          <w:rFonts w:ascii="Times New Roman" w:hAnsi="Times New Roman" w:cs="Times New Roman"/>
          <w:sz w:val="24"/>
          <w:szCs w:val="24"/>
        </w:rPr>
        <w:t>.</w:t>
      </w:r>
    </w:p>
    <w:p w14:paraId="79E7D386" w14:textId="77777777" w:rsidR="004B6AE2" w:rsidRPr="006E40BB" w:rsidRDefault="004B6AE2" w:rsidP="004B6AE2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E40BB">
        <w:rPr>
          <w:rFonts w:ascii="Times New Roman" w:hAnsi="Times New Roman" w:cs="Times New Roman"/>
          <w:sz w:val="24"/>
          <w:szCs w:val="24"/>
        </w:rPr>
        <w:t xml:space="preserve">Phương án C: </w:t>
      </w:r>
      <w:r w:rsidRPr="006E40BB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370" w:dyaOrig="480" w14:anchorId="3C315D1C">
          <v:shape id="_x0000_i11167" type="#_x0000_t75" style="width:118.2pt;height:23.75pt" o:ole="">
            <v:imagedata r:id="rId1393" o:title=""/>
          </v:shape>
          <o:OLEObject Type="Embed" ProgID="Equation.DSMT4" ShapeID="_x0000_i11167" DrawAspect="Content" ObjectID="_1687895470" r:id="rId1394"/>
        </w:object>
      </w:r>
      <w:r w:rsidRPr="006E40BB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445" w:dyaOrig="480" w14:anchorId="4CCDD53C">
          <v:shape id="_x0000_i11168" type="#_x0000_t75" style="width:122.25pt;height:23.75pt" o:ole="">
            <v:imagedata r:id="rId1395" o:title=""/>
          </v:shape>
          <o:OLEObject Type="Embed" ProgID="Equation.DSMT4" ShapeID="_x0000_i11168" DrawAspect="Content" ObjectID="_1687895471" r:id="rId1396"/>
        </w:object>
      </w:r>
      <w:r w:rsidRPr="006E40BB">
        <w:rPr>
          <w:rFonts w:ascii="Times New Roman" w:hAnsi="Times New Roman" w:cs="Times New Roman"/>
          <w:sz w:val="24"/>
          <w:szCs w:val="24"/>
        </w:rPr>
        <w:t>.</w:t>
      </w:r>
    </w:p>
    <w:p w14:paraId="4DAAC519" w14:textId="77777777" w:rsidR="004B6AE2" w:rsidRPr="006E40BB" w:rsidRDefault="004B6AE2" w:rsidP="004B6AE2">
      <w:pPr>
        <w:spacing w:line="276" w:lineRule="auto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6E40BB">
        <w:rPr>
          <w:rFonts w:ascii="Times New Roman" w:hAnsi="Times New Roman" w:cs="Times New Roman"/>
          <w:sz w:val="24"/>
          <w:szCs w:val="24"/>
        </w:rPr>
        <w:t xml:space="preserve">Phương án D: </w:t>
      </w:r>
      <w:r w:rsidRPr="006E40BB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250" w:dyaOrig="480" w14:anchorId="0F7A4561">
          <v:shape id="_x0000_i11169" type="#_x0000_t75" style="width:112.75pt;height:23.75pt" o:ole="">
            <v:imagedata r:id="rId1397" o:title=""/>
          </v:shape>
          <o:OLEObject Type="Embed" ProgID="Equation.DSMT4" ShapeID="_x0000_i11169" DrawAspect="Content" ObjectID="_1687895472" r:id="rId1398"/>
        </w:object>
      </w:r>
      <w:r w:rsidRPr="006E40BB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770" w:dyaOrig="480" w14:anchorId="60C440E6">
          <v:shape id="_x0000_i11170" type="#_x0000_t75" style="width:88.3pt;height:23.75pt" o:ole="">
            <v:imagedata r:id="rId1399" o:title=""/>
          </v:shape>
          <o:OLEObject Type="Embed" ProgID="Equation.DSMT4" ShapeID="_x0000_i11170" DrawAspect="Content" ObjectID="_1687895473" r:id="rId1400"/>
        </w:object>
      </w:r>
      <w:r w:rsidRPr="006E40BB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90" w:dyaOrig="285" w14:anchorId="63FAAD44">
          <v:shape id="_x0000_i11171" type="#_x0000_t75" style="width:94.4pt;height:14.25pt" o:ole="">
            <v:imagedata r:id="rId1401" o:title=""/>
          </v:shape>
          <o:OLEObject Type="Embed" ProgID="Equation.DSMT4" ShapeID="_x0000_i11171" DrawAspect="Content" ObjectID="_1687895474" r:id="rId1402"/>
        </w:object>
      </w:r>
      <w:r w:rsidRPr="006E40BB">
        <w:rPr>
          <w:rFonts w:ascii="Times New Roman" w:hAnsi="Times New Roman" w:cs="Times New Roman"/>
          <w:sz w:val="24"/>
          <w:szCs w:val="24"/>
        </w:rPr>
        <w:t>.</w:t>
      </w:r>
    </w:p>
    <w:p w14:paraId="2B582F05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E40BB">
        <w:rPr>
          <w:rFonts w:ascii="Times New Roman" w:hAnsi="Times New Roman" w:cs="Times New Roman"/>
          <w:color w:val="000000"/>
          <w:sz w:val="24"/>
          <w:szCs w:val="24"/>
        </w:rPr>
        <w:t xml:space="preserve">Trong các hệ thức sau hệ thức nào </w:t>
      </w:r>
      <w:r w:rsidRPr="006E40BB">
        <w:rPr>
          <w:rFonts w:ascii="Times New Roman" w:hAnsi="Times New Roman" w:cs="Times New Roman"/>
          <w:b/>
          <w:color w:val="000000"/>
          <w:sz w:val="24"/>
          <w:szCs w:val="24"/>
        </w:rPr>
        <w:t>đúng</w:t>
      </w:r>
      <w:r w:rsidRPr="006E40BB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71108B9C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00" w:dyaOrig="320" w14:anchorId="22D5F142">
          <v:shape id="_x0000_i11074" type="#_x0000_t75" style="width:91pt;height:16.3pt" o:ole="">
            <v:imagedata r:id="rId1403" o:title=""/>
          </v:shape>
          <o:OLEObject Type="Embed" ProgID="Equation.DSMT4" ShapeID="_x0000_i11074" DrawAspect="Content" ObjectID="_1687895475" r:id="rId1404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840" w:dyaOrig="620" w14:anchorId="04952581">
          <v:shape id="_x0000_i11075" type="#_x0000_t75" style="width:91.7pt;height:31.25pt" o:ole="">
            <v:imagedata r:id="rId1405" o:title=""/>
          </v:shape>
          <o:OLEObject Type="Embed" ProgID="Equation.DSMT4" ShapeID="_x0000_i11075" DrawAspect="Content" ObjectID="_1687895476" r:id="rId1406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00" w:dyaOrig="320" w14:anchorId="68CC8600">
          <v:shape id="_x0000_i11076" type="#_x0000_t75" style="width:91pt;height:16.3pt" o:ole="">
            <v:imagedata r:id="rId1407" o:title=""/>
          </v:shape>
          <o:OLEObject Type="Embed" ProgID="Equation.DSMT4" ShapeID="_x0000_i11076" DrawAspect="Content" ObjectID="_1687895477" r:id="rId1408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00" w:dyaOrig="320" w14:anchorId="093D9A6D">
          <v:shape id="_x0000_i11077" type="#_x0000_t75" style="width:91pt;height:16.3pt" o:ole="">
            <v:imagedata r:id="rId1409" o:title=""/>
          </v:shape>
          <o:OLEObject Type="Embed" ProgID="Equation.DSMT4" ShapeID="_x0000_i11077" DrawAspect="Content" ObjectID="_1687895478" r:id="rId1410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2C8D3BD" w14:textId="77777777" w:rsidR="004B6AE2" w:rsidRPr="006E40BB" w:rsidRDefault="004B6AE2" w:rsidP="004B6AE2">
      <w:pPr>
        <w:spacing w:before="120" w:after="0" w:line="276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0D6FBB13" w14:textId="77777777" w:rsidR="004B6AE2" w:rsidRPr="006E40BB" w:rsidRDefault="004B6AE2" w:rsidP="004B6AE2">
      <w:pPr>
        <w:spacing w:after="0" w:line="276" w:lineRule="auto"/>
        <w:ind w:left="992" w:hanging="27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Chọn</w:t>
      </w:r>
      <w:r w:rsidRPr="006E40B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12689156" w14:textId="77777777" w:rsidR="004B6AE2" w:rsidRPr="006E40BB" w:rsidRDefault="004B6AE2" w:rsidP="004B6AE2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Công thức lượng giác cơ bản.</w:t>
      </w:r>
    </w:p>
    <w:p w14:paraId="509C4404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Rút gọn biểu thức sau </w:t>
      </w:r>
      <w:r w:rsidRPr="006E40BB">
        <w:rPr>
          <w:position w:val="-24"/>
        </w:rPr>
        <w:object w:dxaOrig="3075" w:dyaOrig="660" w14:anchorId="1B59F4B5">
          <v:shape id="_x0000_i11078" type="#_x0000_t75" style="width:153.5pt;height:33.3pt" o:ole="">
            <v:imagedata r:id="rId1411" o:title=""/>
          </v:shape>
          <o:OLEObject Type="Embed" ProgID="Equation.DSMT4" ShapeID="_x0000_i11078" DrawAspect="Content" ObjectID="_1687895479" r:id="rId1412"/>
        </w:object>
      </w:r>
    </w:p>
    <w:p w14:paraId="15EA3B00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6E40BB">
        <w:rPr>
          <w:rFonts w:ascii="Times New Roman" w:hAnsi="Times New Roman" w:cs="Times New Roman"/>
          <w:position w:val="-4"/>
          <w:sz w:val="24"/>
          <w:szCs w:val="24"/>
        </w:rPr>
        <w:object w:dxaOrig="585" w:dyaOrig="270" w14:anchorId="650D8491">
          <v:shape id="_x0000_i11079" type="#_x0000_t75" style="width:29.2pt;height:13.6pt" o:ole="">
            <v:imagedata r:id="rId1413" o:title=""/>
          </v:shape>
          <o:OLEObject Type="Embed" ProgID="Equation.DSMT4" ShapeID="_x0000_i11079" DrawAspect="Content" ObjectID="_1687895480" r:id="rId1414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6E40BB">
        <w:rPr>
          <w:rFonts w:ascii="Times New Roman" w:hAnsi="Times New Roman" w:cs="Times New Roman"/>
          <w:position w:val="-4"/>
          <w:sz w:val="24"/>
          <w:szCs w:val="24"/>
        </w:rPr>
        <w:object w:dxaOrig="585" w:dyaOrig="270" w14:anchorId="52A38D16">
          <v:shape id="_x0000_i11080" type="#_x0000_t75" style="width:29.2pt;height:13.6pt" o:ole="">
            <v:imagedata r:id="rId1415" o:title=""/>
          </v:shape>
          <o:OLEObject Type="Embed" ProgID="Equation.DSMT4" ShapeID="_x0000_i11080" DrawAspect="Content" ObjectID="_1687895481" r:id="rId1416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6E40BB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585" w:dyaOrig="270" w14:anchorId="676859BC">
          <v:shape id="_x0000_i11081" type="#_x0000_t75" style="width:29.2pt;height:13.6pt" o:ole="">
            <v:imagedata r:id="rId1417" o:title=""/>
          </v:shape>
          <o:OLEObject Type="Embed" ProgID="Equation.DSMT4" ShapeID="_x0000_i11081" DrawAspect="Content" ObjectID="_1687895482" r:id="rId1418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6E40BB">
        <w:rPr>
          <w:rFonts w:ascii="Times New Roman" w:hAnsi="Times New Roman" w:cs="Times New Roman"/>
          <w:position w:val="-6"/>
          <w:sz w:val="24"/>
          <w:szCs w:val="24"/>
        </w:rPr>
        <w:object w:dxaOrig="585" w:dyaOrig="270" w14:anchorId="29476BD9">
          <v:shape id="_x0000_i11082" type="#_x0000_t75" style="width:29.2pt;height:13.6pt" o:ole="">
            <v:imagedata r:id="rId1419" o:title=""/>
          </v:shape>
          <o:OLEObject Type="Embed" ProgID="Equation.DSMT4" ShapeID="_x0000_i11082" DrawAspect="Content" ObjectID="_1687895483" r:id="rId1420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5E637E7" w14:textId="77777777" w:rsidR="004B6AE2" w:rsidRPr="006E40BB" w:rsidRDefault="004B6AE2" w:rsidP="004B6AE2">
      <w:pPr>
        <w:spacing w:before="120" w:after="0" w:line="276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7BFB8F00" w14:textId="77777777" w:rsidR="004B6AE2" w:rsidRPr="006E40BB" w:rsidRDefault="004B6AE2" w:rsidP="004B6AE2">
      <w:pPr>
        <w:spacing w:after="0" w:line="276" w:lineRule="auto"/>
        <w:ind w:left="992" w:hanging="27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 C</w:t>
      </w:r>
    </w:p>
    <w:p w14:paraId="7CA9FD64" w14:textId="77777777" w:rsidR="004B6AE2" w:rsidRPr="006E40BB" w:rsidRDefault="004B6AE2" w:rsidP="004B6AE2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position w:val="-56"/>
          <w:sz w:val="24"/>
          <w:szCs w:val="24"/>
        </w:rPr>
        <w:object w:dxaOrig="5985" w:dyaOrig="1245" w14:anchorId="3401228C">
          <v:shape id="_x0000_i11112" type="#_x0000_t75" style="width:299.55pt;height:62.5pt" o:ole="">
            <v:imagedata r:id="rId1421" o:title=""/>
          </v:shape>
          <o:OLEObject Type="Embed" ProgID="Equation.DSMT4" ShapeID="_x0000_i11112" DrawAspect="Content" ObjectID="_1687895484" r:id="rId1422"/>
        </w:object>
      </w:r>
      <w:r w:rsidRPr="006E40BB">
        <w:rPr>
          <w:rFonts w:ascii="Times New Roman" w:hAnsi="Times New Roman" w:cs="Times New Roman"/>
          <w:position w:val="-24"/>
          <w:sz w:val="24"/>
          <w:szCs w:val="24"/>
        </w:rPr>
        <w:object w:dxaOrig="4800" w:dyaOrig="735" w14:anchorId="2A972FF9">
          <v:shape id="_x0000_i11113" type="#_x0000_t75" style="width:239.75pt;height:36.7pt" o:ole="">
            <v:imagedata r:id="rId1423" o:title=""/>
          </v:shape>
          <o:OLEObject Type="Embed" ProgID="Equation.DSMT4" ShapeID="_x0000_i11113" DrawAspect="Content" ObjectID="_1687895485" r:id="rId1424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06AD20D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E40B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Biểu thức </w:t>
      </w:r>
      <w:r w:rsidRPr="006E40BB">
        <w:rPr>
          <w:position w:val="-14"/>
        </w:rPr>
        <w:object w:dxaOrig="1480" w:dyaOrig="440" w14:anchorId="05183881">
          <v:shape id="_x0000_i11083" type="#_x0000_t75" style="width:73.35pt;height:21.75pt" o:ole="">
            <v:imagedata r:id="rId1425" o:title=""/>
          </v:shape>
          <o:OLEObject Type="Embed" ProgID="Equation.DSMT4" ShapeID="_x0000_i11083" DrawAspect="Content" ObjectID="_1687895486" r:id="rId1426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3D0905C7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560" w:dyaOrig="620" w14:anchorId="0D3C6690">
          <v:shape id="_x0000_i11084" type="#_x0000_t75" style="width:78.1pt;height:31.25pt" o:ole="">
            <v:imagedata r:id="rId1427" o:title=""/>
          </v:shape>
          <o:OLEObject Type="Embed" ProgID="Equation.DSMT4" ShapeID="_x0000_i11084" DrawAspect="Content" ObjectID="_1687895487" r:id="rId1428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540" w:dyaOrig="320" w14:anchorId="6137508B">
          <v:shape id="_x0000_i11085" type="#_x0000_t75" style="width:76.75pt;height:16.3pt" o:ole="">
            <v:imagedata r:id="rId1429" o:title=""/>
          </v:shape>
          <o:OLEObject Type="Embed" ProgID="Equation.DSMT4" ShapeID="_x0000_i11085" DrawAspect="Content" ObjectID="_1687895488" r:id="rId1430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560" w:dyaOrig="620" w14:anchorId="2219C11C">
          <v:shape id="_x0000_i11086" type="#_x0000_t75" style="width:78.1pt;height:31.25pt" o:ole="">
            <v:imagedata r:id="rId1431" o:title=""/>
          </v:shape>
          <o:OLEObject Type="Embed" ProgID="Equation.DSMT4" ShapeID="_x0000_i11086" DrawAspect="Content" ObjectID="_1687895489" r:id="rId1432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560" w:dyaOrig="320" w14:anchorId="51121621">
          <v:shape id="_x0000_i11087" type="#_x0000_t75" style="width:78.1pt;height:16.3pt" o:ole="">
            <v:imagedata r:id="rId1433" o:title=""/>
          </v:shape>
          <o:OLEObject Type="Embed" ProgID="Equation.DSMT4" ShapeID="_x0000_i11087" DrawAspect="Content" ObjectID="_1687895490" r:id="rId1434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E2F80F5" w14:textId="77777777" w:rsidR="004B6AE2" w:rsidRPr="006E40BB" w:rsidRDefault="004B6AE2" w:rsidP="004B6AE2">
      <w:pPr>
        <w:spacing w:before="120" w:after="0" w:line="276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1F72EC6E" w14:textId="77777777" w:rsidR="004B6AE2" w:rsidRPr="006E40BB" w:rsidRDefault="004B6AE2" w:rsidP="004B6AE2">
      <w:pPr>
        <w:spacing w:after="0" w:line="276" w:lineRule="auto"/>
        <w:ind w:left="992" w:hanging="27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Chọn </w:t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16E4FEFF" w14:textId="77777777" w:rsidR="004B6AE2" w:rsidRPr="006E40BB" w:rsidRDefault="004B6AE2" w:rsidP="004B6AE2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8620" w:dyaOrig="620" w14:anchorId="3DE7CA5A">
          <v:shape id="_x0000_i11114" type="#_x0000_t75" style="width:431.3pt;height:31.25pt" o:ole="">
            <v:imagedata r:id="rId1435" o:title=""/>
          </v:shape>
          <o:OLEObject Type="Embed" ProgID="Equation.DSMT4" ShapeID="_x0000_i11114" DrawAspect="Content" ObjectID="_1687895491" r:id="rId1436"/>
        </w:object>
      </w:r>
      <w:r w:rsidRPr="006E40BB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6A17379A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E40BB">
        <w:rPr>
          <w:rFonts w:ascii="Times New Roman" w:hAnsi="Times New Roman" w:cs="Times New Roman"/>
          <w:color w:val="000000"/>
          <w:sz w:val="24"/>
          <w:szCs w:val="24"/>
        </w:rPr>
        <w:t xml:space="preserve">Rút gọn biểu thức sau </w:t>
      </w:r>
      <w:r w:rsidRPr="006E40BB">
        <w:rPr>
          <w:position w:val="-14"/>
        </w:rPr>
        <w:object w:dxaOrig="3480" w:dyaOrig="440" w14:anchorId="004ABAC9">
          <v:shape id="_x0000_i11088" type="#_x0000_t75" style="width:173.9pt;height:21.75pt" o:ole="">
            <v:imagedata r:id="rId1437" o:title=""/>
          </v:shape>
          <o:OLEObject Type="Embed" ProgID="Equation.DSMT4" ShapeID="_x0000_i11088" DrawAspect="Content" ObjectID="_1687895492" r:id="rId1438"/>
        </w:object>
      </w:r>
    </w:p>
    <w:p w14:paraId="17BD0D47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6E40BB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600" w:dyaOrig="260" w14:anchorId="4DEC6D90">
          <v:shape id="_x0000_i11089" type="#_x0000_t75" style="width:29.9pt;height:13.6pt" o:ole="">
            <v:imagedata r:id="rId1439" o:title=""/>
          </v:shape>
          <o:OLEObject Type="Embed" ProgID="Equation.DSMT4" ShapeID="_x0000_i11089" DrawAspect="Content" ObjectID="_1687895493" r:id="rId1440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6E40BB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560" w:dyaOrig="260" w14:anchorId="0233FE2A">
          <v:shape id="_x0000_i11090" type="#_x0000_t75" style="width:27.85pt;height:13.6pt" o:ole="">
            <v:imagedata r:id="rId1441" o:title=""/>
          </v:shape>
          <o:OLEObject Type="Embed" ProgID="Equation.DSMT4" ShapeID="_x0000_i11090" DrawAspect="Content" ObjectID="_1687895494" r:id="rId1442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6E40BB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600" w:dyaOrig="260" w14:anchorId="1FAA52BF">
          <v:shape id="_x0000_i11091" type="#_x0000_t75" style="width:29.9pt;height:13.6pt" o:ole="">
            <v:imagedata r:id="rId1443" o:title=""/>
          </v:shape>
          <o:OLEObject Type="Embed" ProgID="Equation.DSMT4" ShapeID="_x0000_i11091" DrawAspect="Content" ObjectID="_1687895495" r:id="rId1444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80" w:dyaOrig="279" w14:anchorId="643539C9">
          <v:shape id="_x0000_i11092" type="#_x0000_t75" style="width:29.2pt;height:14.25pt" o:ole="">
            <v:imagedata r:id="rId1445" o:title=""/>
          </v:shape>
          <o:OLEObject Type="Embed" ProgID="Equation.DSMT4" ShapeID="_x0000_i11092" DrawAspect="Content" ObjectID="_1687895496" r:id="rId1446"/>
        </w:object>
      </w:r>
    </w:p>
    <w:p w14:paraId="4AB319B6" w14:textId="77777777" w:rsidR="004B6AE2" w:rsidRPr="006E40BB" w:rsidRDefault="004B6AE2" w:rsidP="004B6AE2">
      <w:pPr>
        <w:spacing w:before="120" w:after="0" w:line="276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53EE2871" w14:textId="77777777" w:rsidR="004B6AE2" w:rsidRPr="006E40BB" w:rsidRDefault="004B6AE2" w:rsidP="004B6AE2">
      <w:pPr>
        <w:spacing w:after="0" w:line="276" w:lineRule="auto"/>
        <w:ind w:left="992" w:hanging="27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Chọn </w:t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72926245" w14:textId="77777777" w:rsidR="004B6AE2" w:rsidRPr="006E40BB" w:rsidRDefault="004B6AE2" w:rsidP="004B6AE2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color w:val="000000"/>
          <w:position w:val="-16"/>
          <w:sz w:val="24"/>
          <w:szCs w:val="24"/>
        </w:rPr>
        <w:object w:dxaOrig="6759" w:dyaOrig="440" w14:anchorId="68F6C10A">
          <v:shape id="_x0000_i11115" type="#_x0000_t75" style="width:338.25pt;height:21.75pt" o:ole="">
            <v:imagedata r:id="rId1447" o:title=""/>
          </v:shape>
          <o:OLEObject Type="Embed" ProgID="Equation.DSMT4" ShapeID="_x0000_i11115" DrawAspect="Content" ObjectID="_1687895497" r:id="rId1448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4D0EE7E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6E40BB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Đơn giản biểu thức </w:t>
      </w:r>
      <w:r w:rsidRPr="006E40BB">
        <w:rPr>
          <w:position w:val="-16"/>
        </w:rPr>
        <w:object w:dxaOrig="3140" w:dyaOrig="440" w14:anchorId="5D58817C">
          <v:shape id="_x0000_i11093" type="#_x0000_t75" style="width:157.6pt;height:21.75pt" o:ole="">
            <v:imagedata r:id="rId1449" o:title=""/>
          </v:shape>
          <o:OLEObject Type="Embed" ProgID="Equation.DSMT4" ShapeID="_x0000_i11093" DrawAspect="Content" ObjectID="_1687895498" r:id="rId1450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0E5A5AAD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20" w:dyaOrig="320" w14:anchorId="276C5E9F">
          <v:shape id="_x0000_i11094" type="#_x0000_t75" style="width:31.25pt;height:16.3pt" o:ole="">
            <v:imagedata r:id="rId1451" o:title=""/>
          </v:shape>
          <o:OLEObject Type="Embed" ProgID="Equation.DSMT4" ShapeID="_x0000_i11094" DrawAspect="Content" ObjectID="_1687895499" r:id="rId1452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39" w:dyaOrig="320" w14:anchorId="0376B4CF">
          <v:shape id="_x0000_i11095" type="#_x0000_t75" style="width:31.25pt;height:16.3pt" o:ole="">
            <v:imagedata r:id="rId1453" o:title=""/>
          </v:shape>
          <o:OLEObject Type="Embed" ProgID="Equation.DSMT4" ShapeID="_x0000_i11095" DrawAspect="Content" ObjectID="_1687895500" r:id="rId1454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580" w:dyaOrig="620" w14:anchorId="7C0321C4">
          <v:shape id="_x0000_i11096" type="#_x0000_t75" style="width:29.2pt;height:31.25pt" o:ole="">
            <v:imagedata r:id="rId1455" o:title=""/>
          </v:shape>
          <o:OLEObject Type="Embed" ProgID="Equation.DSMT4" ShapeID="_x0000_i11096" DrawAspect="Content" ObjectID="_1687895501" r:id="rId1456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40" w:dyaOrig="220" w14:anchorId="1F3361BA">
          <v:shape id="_x0000_i11097" type="#_x0000_t75" style="width:27.15pt;height:10.2pt" o:ole="">
            <v:imagedata r:id="rId1457" o:title=""/>
          </v:shape>
          <o:OLEObject Type="Embed" ProgID="Equation.DSMT4" ShapeID="_x0000_i11097" DrawAspect="Content" ObjectID="_1687895502" r:id="rId1458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</w:t>
      </w:r>
    </w:p>
    <w:p w14:paraId="3B555EE9" w14:textId="77777777" w:rsidR="004B6AE2" w:rsidRPr="006E40BB" w:rsidRDefault="004B6AE2" w:rsidP="004B6AE2">
      <w:pPr>
        <w:spacing w:before="120" w:after="0" w:line="276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5526F619" w14:textId="77777777" w:rsidR="004B6AE2" w:rsidRPr="006E40BB" w:rsidRDefault="004B6AE2" w:rsidP="004B6AE2">
      <w:pPr>
        <w:spacing w:after="0" w:line="276" w:lineRule="auto"/>
        <w:ind w:left="992" w:hanging="27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Chọn </w:t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52BBF4AC" w14:textId="77777777" w:rsidR="004B6AE2" w:rsidRPr="006E40BB" w:rsidRDefault="004B6AE2" w:rsidP="004B6AE2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color w:val="000000"/>
          <w:position w:val="-18"/>
          <w:sz w:val="24"/>
          <w:szCs w:val="24"/>
        </w:rPr>
        <w:object w:dxaOrig="6619" w:dyaOrig="480" w14:anchorId="1138EA6D">
          <v:shape id="_x0000_i11116" type="#_x0000_t75" style="width:330.8pt;height:24.45pt" o:ole="">
            <v:imagedata r:id="rId1459" o:title=""/>
          </v:shape>
          <o:OLEObject Type="Embed" ProgID="Equation.DSMT4" ShapeID="_x0000_i11116" DrawAspect="Content" ObjectID="_1687895503" r:id="rId1460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nl-NL"/>
        </w:rPr>
        <w:t>.</w:t>
      </w:r>
    </w:p>
    <w:p w14:paraId="0FA6514A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Đơn giản biểu thức </w:t>
      </w:r>
      <w:r w:rsidRPr="006E40BB">
        <w:rPr>
          <w:position w:val="-24"/>
        </w:rPr>
        <w:object w:dxaOrig="1960" w:dyaOrig="620" w14:anchorId="4F860082">
          <v:shape id="_x0000_i11098" type="#_x0000_t75" style="width:97.8pt;height:31.25pt" o:ole="">
            <v:imagedata r:id="rId1461" o:title=""/>
          </v:shape>
          <o:OLEObject Type="Embed" ProgID="Equation.DSMT4" ShapeID="_x0000_i11098" DrawAspect="Content" ObjectID="_1687895504" r:id="rId1462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ta được</w:t>
      </w:r>
    </w:p>
    <w:p w14:paraId="7A893F73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20" w:dyaOrig="279" w14:anchorId="62CE5BCF">
          <v:shape id="_x0000_i11099" type="#_x0000_t75" style="width:25.8pt;height:14.25pt" o:ole="">
            <v:imagedata r:id="rId1463" o:title=""/>
          </v:shape>
          <o:OLEObject Type="Embed" ProgID="Equation.DSMT4" ShapeID="_x0000_i11099" DrawAspect="Content" ObjectID="_1687895505" r:id="rId1464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580" w:dyaOrig="620" w14:anchorId="21A4F336">
          <v:shape id="_x0000_i11100" type="#_x0000_t75" style="width:29.2pt;height:31.25pt" o:ole="">
            <v:imagedata r:id="rId1465" o:title=""/>
          </v:shape>
          <o:OLEObject Type="Embed" ProgID="Equation.DSMT4" ShapeID="_x0000_i11100" DrawAspect="Content" ObjectID="_1687895506" r:id="rId1466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560" w:dyaOrig="620" w14:anchorId="50131E61">
          <v:shape id="_x0000_i11101" type="#_x0000_t75" style="width:27.85pt;height:31.25pt" o:ole="">
            <v:imagedata r:id="rId1467" o:title=""/>
          </v:shape>
          <o:OLEObject Type="Embed" ProgID="Equation.DSMT4" ShapeID="_x0000_i11101" DrawAspect="Content" ObjectID="_1687895507" r:id="rId1468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40" w:dyaOrig="220" w14:anchorId="08815F2F">
          <v:shape id="_x0000_i11102" type="#_x0000_t75" style="width:27.15pt;height:10.2pt" o:ole="">
            <v:imagedata r:id="rId1469" o:title=""/>
          </v:shape>
          <o:OLEObject Type="Embed" ProgID="Equation.DSMT4" ShapeID="_x0000_i11102" DrawAspect="Content" ObjectID="_1687895508" r:id="rId1470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E540820" w14:textId="77777777" w:rsidR="004B6AE2" w:rsidRPr="006E40BB" w:rsidRDefault="004B6AE2" w:rsidP="004B6AE2">
      <w:pPr>
        <w:spacing w:before="120" w:after="0" w:line="276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78C89C72" w14:textId="77777777" w:rsidR="004B6AE2" w:rsidRPr="006E40BB" w:rsidRDefault="004B6AE2" w:rsidP="004B6AE2">
      <w:pPr>
        <w:spacing w:after="0" w:line="276" w:lineRule="auto"/>
        <w:ind w:left="992" w:hanging="27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Chọn </w:t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4326C61D" w14:textId="77777777" w:rsidR="004B6AE2" w:rsidRPr="006E40BB" w:rsidRDefault="004B6AE2" w:rsidP="004B6AE2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6600" w:dyaOrig="740" w14:anchorId="662D4FC9">
          <v:shape id="_x0000_i11117" type="#_x0000_t75" style="width:330.1pt;height:36.7pt" o:ole="">
            <v:imagedata r:id="rId1471" o:title=""/>
          </v:shape>
          <o:OLEObject Type="Embed" ProgID="Equation.DSMT4" ShapeID="_x0000_i11117" DrawAspect="Content" ObjectID="_1687895509" r:id="rId1472"/>
        </w:object>
      </w:r>
    </w:p>
    <w:p w14:paraId="418B1463" w14:textId="77777777" w:rsidR="004B6AE2" w:rsidRPr="006E40BB" w:rsidRDefault="004B6AE2" w:rsidP="004B6AE2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7580" w:dyaOrig="820" w14:anchorId="735AB752">
          <v:shape id="_x0000_i11118" type="#_x0000_t75" style="width:379.7pt;height:40.75pt" o:ole="">
            <v:imagedata r:id="rId1473" o:title=""/>
          </v:shape>
          <o:OLEObject Type="Embed" ProgID="Equation.DSMT4" ShapeID="_x0000_i11118" DrawAspect="Content" ObjectID="_1687895510" r:id="rId1474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0F99E93E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Khẳng định </w:t>
      </w:r>
      <w:r w:rsidRPr="006E40BB">
        <w:rPr>
          <w:rFonts w:ascii="Times New Roman" w:hAnsi="Times New Roman" w:cs="Times New Roman"/>
          <w:color w:val="000000"/>
          <w:sz w:val="24"/>
          <w:szCs w:val="24"/>
        </w:rPr>
        <w:t xml:space="preserve">nào sau đây là </w:t>
      </w:r>
      <w:r w:rsidRPr="006E40BB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sai</w: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vi-VN"/>
        </w:rPr>
        <w:t>?</w:t>
      </w:r>
    </w:p>
    <w:p w14:paraId="1E95A9BF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00" w:dyaOrig="320" w14:anchorId="7A37B4CE">
          <v:shape id="_x0000_i11103" type="#_x0000_t75" style="width:91pt;height:16.3pt" o:ole="">
            <v:imagedata r:id="rId1475" o:title=""/>
          </v:shape>
          <o:OLEObject Type="Embed" ProgID="Equation.DSMT4" ShapeID="_x0000_i11103" DrawAspect="Content" ObjectID="_1687895511" r:id="rId1476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940" w:dyaOrig="620" w14:anchorId="462031F4">
          <v:shape id="_x0000_i11104" type="#_x0000_t75" style="width:146.7pt;height:31.25pt" o:ole="">
            <v:imagedata r:id="rId1477" o:title=""/>
          </v:shape>
          <o:OLEObject Type="Embed" ProgID="Equation.DSMT4" ShapeID="_x0000_i11104" DrawAspect="Content" ObjectID="_1687895512" r:id="rId1478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E9DBD08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6E40BB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3280" w:dyaOrig="400" w14:anchorId="5C2945DD">
          <v:shape id="_x0000_i11105" type="#_x0000_t75" style="width:164.4pt;height:20.4pt" o:ole="">
            <v:imagedata r:id="rId1479" o:title=""/>
          </v:shape>
          <o:OLEObject Type="Embed" ProgID="Equation.DSMT4" ShapeID="_x0000_i11105" DrawAspect="Content" ObjectID="_1687895513" r:id="rId1480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3000" w:dyaOrig="620" w14:anchorId="366A2287">
          <v:shape id="_x0000_i11106" type="#_x0000_t75" style="width:150.1pt;height:31.25pt" o:ole="">
            <v:imagedata r:id="rId1481" o:title=""/>
          </v:shape>
          <o:OLEObject Type="Embed" ProgID="Equation.DSMT4" ShapeID="_x0000_i11106" DrawAspect="Content" ObjectID="_1687895514" r:id="rId1482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469C209" w14:textId="77777777" w:rsidR="004B6AE2" w:rsidRPr="006E40BB" w:rsidRDefault="004B6AE2" w:rsidP="004B6AE2">
      <w:pPr>
        <w:spacing w:before="120" w:after="0" w:line="276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58459CEC" w14:textId="77777777" w:rsidR="004B6AE2" w:rsidRPr="006E40BB" w:rsidRDefault="004B6AE2" w:rsidP="004B6AE2">
      <w:pPr>
        <w:spacing w:after="0" w:line="276" w:lineRule="auto"/>
        <w:ind w:left="992" w:hanging="27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Chọn </w:t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01A1F8C8" w14:textId="77777777" w:rsidR="004B6AE2" w:rsidRPr="006E40BB" w:rsidRDefault="004B6AE2" w:rsidP="004B6AE2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799" w:dyaOrig="620" w14:anchorId="20BB5675">
          <v:shape id="_x0000_i11119" type="#_x0000_t75" style="width:139.25pt;height:31.25pt" o:ole="">
            <v:imagedata r:id="rId1483" o:title=""/>
          </v:shape>
          <o:OLEObject Type="Embed" ProgID="Equation.DSMT4" ShapeID="_x0000_i11119" DrawAspect="Content" ObjectID="_1687895515" r:id="rId1484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DD1CB7A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Rút gọn biểu thức </w:t>
      </w:r>
      <w:r w:rsidRPr="006E40BB">
        <w:rPr>
          <w:position w:val="-24"/>
        </w:rPr>
        <w:object w:dxaOrig="1640" w:dyaOrig="660" w14:anchorId="4DF08FEF">
          <v:shape id="_x0000_i11107" type="#_x0000_t75" style="width:82.2pt;height:31.9pt" o:ole="">
            <v:imagedata r:id="rId1485" o:title=""/>
          </v:shape>
          <o:OLEObject Type="Embed" ProgID="Equation.DSMT4" ShapeID="_x0000_i11107" DrawAspect="Content" ObjectID="_1687895516" r:id="rId1486"/>
        </w:object>
      </w:r>
      <w:r w:rsidRPr="006E40BB">
        <w:rPr>
          <w:rFonts w:ascii="Times New Roman" w:hAnsi="Times New Roman" w:cs="Times New Roman"/>
          <w:color w:val="000000"/>
          <w:sz w:val="24"/>
          <w:szCs w:val="24"/>
          <w:lang w:val="vi-VN"/>
        </w:rPr>
        <w:t>ta được</w:t>
      </w:r>
    </w:p>
    <w:p w14:paraId="3477D15A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120" w:dyaOrig="620" w14:anchorId="20CE9DF7">
          <v:shape id="_x0000_i11108" type="#_x0000_t75" style="width:56.4pt;height:31.25pt" o:ole="">
            <v:imagedata r:id="rId1487" o:title=""/>
          </v:shape>
          <o:OLEObject Type="Embed" ProgID="Equation.DSMT4" ShapeID="_x0000_i11108" DrawAspect="Content" ObjectID="_1687895517" r:id="rId1488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120" w:dyaOrig="620" w14:anchorId="318ED3EA">
          <v:shape id="_x0000_i11109" type="#_x0000_t75" style="width:56.4pt;height:31.25pt" o:ole="">
            <v:imagedata r:id="rId1489" o:title=""/>
          </v:shape>
          <o:OLEObject Type="Embed" ProgID="Equation.DSMT4" ShapeID="_x0000_i11109" DrawAspect="Content" ObjectID="_1687895518" r:id="rId1490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80" w:dyaOrig="279" w14:anchorId="4F6480EA">
          <v:shape id="_x0000_i11110" type="#_x0000_t75" style="width:55pt;height:14.25pt" o:ole="">
            <v:imagedata r:id="rId1491" o:title=""/>
          </v:shape>
          <o:OLEObject Type="Embed" ProgID="Equation.DSMT4" ShapeID="_x0000_i11110" DrawAspect="Content" ObjectID="_1687895519" r:id="rId1492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6E40B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80" w:dyaOrig="279" w14:anchorId="5DB260BB">
          <v:shape id="_x0000_i11111" type="#_x0000_t75" style="width:55pt;height:14.25pt" o:ole="">
            <v:imagedata r:id="rId1493" o:title=""/>
          </v:shape>
          <o:OLEObject Type="Embed" ProgID="Equation.DSMT4" ShapeID="_x0000_i11111" DrawAspect="Content" ObjectID="_1687895520" r:id="rId1494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3A73A51" w14:textId="77777777" w:rsidR="004B6AE2" w:rsidRPr="006E40BB" w:rsidRDefault="004B6AE2" w:rsidP="004B6AE2">
      <w:pPr>
        <w:spacing w:before="120" w:after="0" w:line="276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Lời giải</w:t>
      </w:r>
    </w:p>
    <w:p w14:paraId="71752059" w14:textId="77777777" w:rsidR="004B6AE2" w:rsidRPr="006E40BB" w:rsidRDefault="004B6AE2" w:rsidP="004B6AE2">
      <w:pPr>
        <w:spacing w:after="0" w:line="276" w:lineRule="auto"/>
        <w:ind w:left="992" w:hanging="27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E40B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Chọn </w:t>
      </w:r>
      <w:r w:rsidRPr="006E40B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3566D7F7" w14:textId="77777777" w:rsidR="004B6AE2" w:rsidRPr="006E40BB" w:rsidRDefault="004B6AE2" w:rsidP="004B6AE2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E40BB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4800" w:dyaOrig="660" w14:anchorId="1F35C9F7">
          <v:shape id="_x0000_i11120" type="#_x0000_t75" style="width:239.75pt;height:31.9pt" o:ole="">
            <v:imagedata r:id="rId1495" o:title=""/>
          </v:shape>
          <o:OLEObject Type="Embed" ProgID="Equation.DSMT4" ShapeID="_x0000_i11120" DrawAspect="Content" ObjectID="_1687895521" r:id="rId1496"/>
        </w:object>
      </w:r>
      <w:r w:rsidRPr="006E40BB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577EC48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E40BB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6E40BB">
        <w:rPr>
          <w:rFonts w:ascii="Times New Roman" w:hAnsi="Times New Roman" w:cs="Times New Roman"/>
          <w:sz w:val="24"/>
          <w:szCs w:val="24"/>
        </w:rPr>
        <w:t xml:space="preserve">góc </w:t>
      </w:r>
      <w:r w:rsidRPr="006E40BB">
        <w:rPr>
          <w:rFonts w:eastAsia="Calibri"/>
          <w:position w:val="-6"/>
        </w:rPr>
        <w:object w:dxaOrig="240" w:dyaOrig="225" w14:anchorId="6D91CF03">
          <v:shape id="_x0000_i11121" type="#_x0000_t75" style="width:12.25pt;height:11.55pt" o:ole="">
            <v:imagedata r:id="rId1497" o:title=""/>
          </v:shape>
          <o:OLEObject Type="Embed" ProgID="Equation.DSMT4" ShapeID="_x0000_i11121" DrawAspect="Content" ObjectID="_1687895522" r:id="rId1498"/>
        </w:object>
      </w:r>
      <w:r w:rsidRPr="006E40BB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6E40BB">
        <w:rPr>
          <w:rFonts w:eastAsia="Calibri"/>
          <w:position w:val="-6"/>
        </w:rPr>
        <w:object w:dxaOrig="945" w:dyaOrig="285" w14:anchorId="0DBF8E78">
          <v:shape id="_x0000_i11122" type="#_x0000_t75" style="width:47.55pt;height:14.25pt" o:ole="">
            <v:imagedata r:id="rId1499" o:title=""/>
          </v:shape>
          <o:OLEObject Type="Embed" ProgID="Equation.DSMT4" ShapeID="_x0000_i11122" DrawAspect="Content" ObjectID="_1687895523" r:id="rId1500"/>
        </w:object>
      </w:r>
      <w:r w:rsidRPr="006E40BB">
        <w:rPr>
          <w:rFonts w:ascii="Times New Roman" w:hAnsi="Times New Roman" w:cs="Times New Roman"/>
          <w:sz w:val="24"/>
          <w:szCs w:val="24"/>
        </w:rPr>
        <w:t xml:space="preserve">. </w:t>
      </w:r>
      <w:r w:rsidRPr="006E40BB">
        <w:rPr>
          <w:rFonts w:ascii="Times New Roman" w:hAnsi="Times New Roman" w:cs="Times New Roman"/>
          <w:sz w:val="24"/>
          <w:szCs w:val="24"/>
          <w:lang w:val="fr-FR"/>
        </w:rPr>
        <w:t xml:space="preserve">Tính giá trị của biểu thức </w:t>
      </w:r>
      <w:r w:rsidRPr="006E40BB">
        <w:rPr>
          <w:rFonts w:eastAsia="Calibri"/>
          <w:position w:val="-24"/>
        </w:rPr>
        <w:object w:dxaOrig="1860" w:dyaOrig="615" w14:anchorId="08C9461F">
          <v:shape id="_x0000_i11123" type="#_x0000_t75" style="width:93.05pt;height:30.55pt" o:ole="">
            <v:imagedata r:id="rId1501" o:title=""/>
          </v:shape>
          <o:OLEObject Type="Embed" ProgID="Equation.DSMT4" ShapeID="_x0000_i11123" DrawAspect="Content" ObjectID="_1687895524" r:id="rId1502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4B05FEC" w14:textId="77777777" w:rsidR="004B6AE2" w:rsidRPr="006E40BB" w:rsidRDefault="004B6AE2" w:rsidP="004B6AE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E40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6E40B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5" w:dyaOrig="615" w14:anchorId="2C93D367">
          <v:shape id="_x0000_i11124" type="#_x0000_t75" style="width:31.9pt;height:30.55pt" o:ole="">
            <v:imagedata r:id="rId1503" o:title=""/>
          </v:shape>
          <o:OLEObject Type="Embed" ProgID="Equation.DSMT4" ShapeID="_x0000_i11124" DrawAspect="Content" ObjectID="_1687895525" r:id="rId1504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E40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6E40B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5" w:dyaOrig="615" w14:anchorId="3E21DC7A">
          <v:shape id="_x0000_i11125" type="#_x0000_t75" style="width:31.9pt;height:30.55pt" o:ole="">
            <v:imagedata r:id="rId1505" o:title=""/>
          </v:shape>
          <o:OLEObject Type="Embed" ProgID="Equation.DSMT4" ShapeID="_x0000_i11125" DrawAspect="Content" ObjectID="_1687895526" r:id="rId1506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E40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C. </w:t>
      </w:r>
      <w:r w:rsidRPr="006E40B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5" w:dyaOrig="615" w14:anchorId="341407CB">
          <v:shape id="_x0000_i11126" type="#_x0000_t75" style="width:31.9pt;height:30.55pt" o:ole="">
            <v:imagedata r:id="rId1507" o:title=""/>
          </v:shape>
          <o:OLEObject Type="Embed" ProgID="Equation.DSMT4" ShapeID="_x0000_i11126" DrawAspect="Content" ObjectID="_1687895527" r:id="rId1508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E40B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D. </w:t>
      </w:r>
      <w:r w:rsidRPr="006E40BB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5" w14:anchorId="7F7BB78E">
          <v:shape id="_x0000_i11127" type="#_x0000_t75" style="width:29.9pt;height:14.25pt" o:ole="">
            <v:imagedata r:id="rId1509" o:title=""/>
          </v:shape>
          <o:OLEObject Type="Embed" ProgID="Equation.DSMT4" ShapeID="_x0000_i11127" DrawAspect="Content" ObjectID="_1687895528" r:id="rId1510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D5CAB71" w14:textId="77777777" w:rsidR="004B6AE2" w:rsidRPr="006E40BB" w:rsidRDefault="004B6AE2" w:rsidP="004B6AE2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 giải</w:t>
      </w:r>
    </w:p>
    <w:p w14:paraId="0729C534" w14:textId="77777777" w:rsidR="004B6AE2" w:rsidRPr="006E40BB" w:rsidRDefault="004B6AE2" w:rsidP="004B6AE2">
      <w:pPr>
        <w:pStyle w:val="ListParagraph"/>
        <w:spacing w:after="0" w:line="276" w:lineRule="auto"/>
        <w:ind w:left="992"/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b/>
          <w:sz w:val="24"/>
          <w:szCs w:val="24"/>
          <w:lang w:val="vi-VN"/>
        </w:rPr>
        <w:t>Chọn B</w:t>
      </w:r>
    </w:p>
    <w:p w14:paraId="687F0360" w14:textId="77777777" w:rsidR="004B6AE2" w:rsidRPr="006E40BB" w:rsidRDefault="004B6AE2" w:rsidP="004B6AE2">
      <w:pPr>
        <w:pStyle w:val="ListParagraph"/>
        <w:spacing w:after="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6E40BB">
        <w:rPr>
          <w:rFonts w:ascii="Times New Roman" w:hAnsi="Times New Roman" w:cs="Times New Roman"/>
          <w:sz w:val="24"/>
          <w:szCs w:val="24"/>
        </w:rPr>
        <w:t xml:space="preserve">Điều kiện </w:t>
      </w:r>
      <w:r w:rsidRPr="006E40BB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5" w:dyaOrig="285" w14:anchorId="483DC75C">
          <v:shape id="_x0000_i11128" type="#_x0000_t75" style="width:47.55pt;height:14.25pt" o:ole="">
            <v:imagedata r:id="rId1511" o:title=""/>
          </v:shape>
          <o:OLEObject Type="Embed" ProgID="Equation.DSMT4" ShapeID="_x0000_i11128" DrawAspect="Content" ObjectID="_1687895529" r:id="rId1512"/>
        </w:object>
      </w:r>
      <w:r w:rsidRPr="006E40BB">
        <w:rPr>
          <w:rFonts w:ascii="Times New Roman" w:hAnsi="Times New Roman" w:cs="Times New Roman"/>
          <w:sz w:val="24"/>
          <w:szCs w:val="24"/>
        </w:rPr>
        <w:t>.</w:t>
      </w:r>
    </w:p>
    <w:p w14:paraId="6BB16F83" w14:textId="77777777" w:rsidR="004B6AE2" w:rsidRPr="006E40BB" w:rsidRDefault="004B6AE2" w:rsidP="004B6AE2">
      <w:pPr>
        <w:pStyle w:val="ListParagraph"/>
        <w:spacing w:after="0" w:line="276" w:lineRule="auto"/>
        <w:ind w:left="992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E40BB">
        <w:rPr>
          <w:rFonts w:ascii="Times New Roman" w:hAnsi="Times New Roman" w:cs="Times New Roman"/>
          <w:sz w:val="24"/>
          <w:szCs w:val="24"/>
        </w:rPr>
        <w:t xml:space="preserve">Ta có </w:t>
      </w:r>
      <w:r w:rsidRPr="006E40B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60" w:dyaOrig="615" w14:anchorId="0515E92B">
          <v:shape id="_x0000_i11129" type="#_x0000_t75" style="width:93.05pt;height:30.55pt" o:ole="">
            <v:imagedata r:id="rId1513" o:title=""/>
          </v:shape>
          <o:OLEObject Type="Embed" ProgID="Equation.DSMT4" ShapeID="_x0000_i11129" DrawAspect="Content" ObjectID="_1687895530" r:id="rId1514"/>
        </w:object>
      </w:r>
      <w:r w:rsidRPr="006E40B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45" w:dyaOrig="615" w14:anchorId="349EDACF">
          <v:shape id="_x0000_i11130" type="#_x0000_t75" style="width:62.5pt;height:30.55pt" o:ole="">
            <v:imagedata r:id="rId1515" o:title=""/>
          </v:shape>
          <o:OLEObject Type="Embed" ProgID="Equation.DSMT4" ShapeID="_x0000_i11130" DrawAspect="Content" ObjectID="_1687895531" r:id="rId1516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E40B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85" w:dyaOrig="615" w14:anchorId="4D3CF5EA">
          <v:shape id="_x0000_i11131" type="#_x0000_t75" style="width:44.15pt;height:30.55pt" o:ole="">
            <v:imagedata r:id="rId1517" o:title=""/>
          </v:shape>
          <o:OLEObject Type="Embed" ProgID="Equation.DSMT4" ShapeID="_x0000_i11131" DrawAspect="Content" ObjectID="_1687895532" r:id="rId1518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E40B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0" w:dyaOrig="615" w14:anchorId="36B2ED1F">
          <v:shape id="_x0000_i11132" type="#_x0000_t75" style="width:21.05pt;height:30.55pt" o:ole="">
            <v:imagedata r:id="rId1519" o:title=""/>
          </v:shape>
          <o:OLEObject Type="Embed" ProgID="Equation.DSMT4" ShapeID="_x0000_i11132" DrawAspect="Content" ObjectID="_1687895533" r:id="rId1520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10FD52D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Pr="006E40BB">
        <w:rPr>
          <w:rFonts w:eastAsia="Times New Roman"/>
          <w:position w:val="-6"/>
        </w:rPr>
        <w:object w:dxaOrig="600" w:dyaOrig="270" w14:anchorId="093F934F">
          <v:shape id="_x0000_i11133" type="#_x0000_t75" style="width:29.9pt;height:13.6pt" o:ole="">
            <v:imagedata r:id="rId1521" o:title=""/>
          </v:shape>
          <o:OLEObject Type="Embed" ProgID="Equation.DSMT4" ShapeID="_x0000_i11133" DrawAspect="Content" ObjectID="_1687895534" r:id="rId1522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 Tìm đẳng thức đúng</w:t>
      </w:r>
    </w:p>
    <w:p w14:paraId="2771D812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6E40BB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890" w:dyaOrig="405" w14:anchorId="6702F764">
          <v:shape id="_x0000_i11134" type="#_x0000_t75" style="width:94.4pt;height:20.4pt" o:ole="">
            <v:imagedata r:id="rId1523" o:title=""/>
          </v:shape>
          <o:OLEObject Type="Embed" ProgID="Equation.DSMT4" ShapeID="_x0000_i11134" DrawAspect="Content" ObjectID="_1687895535" r:id="rId1524"/>
        </w:object>
      </w:r>
      <w:r w:rsidRPr="006E40B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6E40BB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995" w:dyaOrig="405" w14:anchorId="77D9B248">
          <v:shape id="_x0000_i11135" type="#_x0000_t75" style="width:99.85pt;height:20.4pt" o:ole="">
            <v:imagedata r:id="rId1525" o:title=""/>
          </v:shape>
          <o:OLEObject Type="Embed" ProgID="Equation.DSMT4" ShapeID="_x0000_i11135" DrawAspect="Content" ObjectID="_1687895536" r:id="rId1526"/>
        </w:object>
      </w:r>
      <w:r w:rsidRPr="006E40B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557AF145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6E40BB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965" w:dyaOrig="405" w14:anchorId="75997721">
          <v:shape id="_x0000_i11136" type="#_x0000_t75" style="width:98.5pt;height:20.4pt" o:ole="">
            <v:imagedata r:id="rId1527" o:title=""/>
          </v:shape>
          <o:OLEObject Type="Embed" ProgID="Equation.DSMT4" ShapeID="_x0000_i11136" DrawAspect="Content" ObjectID="_1687895537" r:id="rId1528"/>
        </w:object>
      </w:r>
      <w:r w:rsidRPr="006E40B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6E40BB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995" w:dyaOrig="405" w14:anchorId="1B7C1A50">
          <v:shape id="_x0000_i11137" type="#_x0000_t75" style="width:99.85pt;height:20.4pt" o:ole="">
            <v:imagedata r:id="rId1529" o:title=""/>
          </v:shape>
          <o:OLEObject Type="Embed" ProgID="Equation.DSMT4" ShapeID="_x0000_i11137" DrawAspect="Content" ObjectID="_1687895538" r:id="rId1530"/>
        </w:object>
      </w:r>
      <w:r w:rsidRPr="006E40B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6886CFE3" w14:textId="77777777" w:rsidR="004B6AE2" w:rsidRPr="006E40BB" w:rsidRDefault="004B6AE2" w:rsidP="004B6AE2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16E21FEB" w14:textId="77777777" w:rsidR="004B6AE2" w:rsidRPr="006E40BB" w:rsidRDefault="004B6AE2" w:rsidP="004B6AE2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 A</w:t>
      </w:r>
    </w:p>
    <w:p w14:paraId="7BEF35C9" w14:textId="77777777" w:rsidR="004B6AE2" w:rsidRPr="006E40BB" w:rsidRDefault="004B6AE2" w:rsidP="004B6AE2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Vì </w:t>
      </w:r>
      <w:r w:rsidRPr="006E40BB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1785" w:dyaOrig="360" w14:anchorId="030A2324">
          <v:shape id="_x0000_i11138" type="#_x0000_t75" style="width:89pt;height:18.35pt" o:ole="">
            <v:imagedata r:id="rId1531" o:title=""/>
          </v:shape>
          <o:OLEObject Type="Embed" ProgID="Equation.DSMT4" ShapeID="_x0000_i11138" DrawAspect="Content" ObjectID="_1687895539" r:id="rId1532"/>
        </w:object>
      </w:r>
      <w:r w:rsidRPr="006E40B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nên </w:t>
      </w:r>
      <w:r w:rsidRPr="006E40BB">
        <w:rPr>
          <w:rFonts w:ascii="Times New Roman" w:eastAsia="Times New Roman" w:hAnsi="Times New Roman" w:cs="Times New Roman"/>
          <w:color w:val="000000" w:themeColor="text1"/>
          <w:position w:val="-20"/>
          <w:sz w:val="24"/>
          <w:szCs w:val="24"/>
        </w:rPr>
        <w:object w:dxaOrig="840" w:dyaOrig="525" w14:anchorId="36F2D8C5">
          <v:shape id="_x0000_i11139" type="#_x0000_t75" style="width:42.1pt;height:26.5pt" o:ole="">
            <v:imagedata r:id="rId1533" o:title=""/>
          </v:shape>
          <o:OLEObject Type="Embed" ProgID="Equation.DSMT4" ShapeID="_x0000_i11139" DrawAspect="Content" ObjectID="_1687895540" r:id="rId1534"/>
        </w:object>
      </w:r>
      <w:r w:rsidRPr="006E40B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và góc </w:t>
      </w:r>
      <w:r w:rsidRPr="006E40BB">
        <w:rPr>
          <w:rFonts w:ascii="Times New Roman" w:eastAsia="Times New Roman" w:hAnsi="Times New Roman" w:cs="Times New Roman"/>
          <w:color w:val="000000" w:themeColor="text1"/>
          <w:position w:val="-4"/>
          <w:sz w:val="24"/>
          <w:szCs w:val="24"/>
        </w:rPr>
        <w:object w:dxaOrig="330" w:dyaOrig="345" w14:anchorId="1D72DC5B">
          <v:shape id="_x0000_i11140" type="#_x0000_t75" style="width:16.3pt;height:17pt" o:ole="">
            <v:imagedata r:id="rId1535" o:title=""/>
          </v:shape>
          <o:OLEObject Type="Embed" ProgID="Equation.DSMT4" ShapeID="_x0000_i11140" DrawAspect="Content" ObjectID="_1687895541" r:id="rId1536"/>
        </w:object>
      </w:r>
      <w:r w:rsidRPr="006E40B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bù nhau.</w:t>
      </w:r>
    </w:p>
    <w:p w14:paraId="22EF61CC" w14:textId="77777777" w:rsidR="004B6AE2" w:rsidRPr="006E40BB" w:rsidRDefault="004B6AE2" w:rsidP="004B6AE2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szCs w:val="24"/>
          <w:lang w:val="fr-FR"/>
        </w:rPr>
      </w:pPr>
      <w:r w:rsidRPr="006E40B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 đó </w:t>
      </w:r>
      <w:r w:rsidRPr="006E40BB">
        <w:rPr>
          <w:rFonts w:ascii="Times New Roman" w:eastAsia="Times New Roman" w:hAnsi="Times New Roman" w:cs="Times New Roman"/>
          <w:color w:val="000000" w:themeColor="text1"/>
          <w:position w:val="-20"/>
          <w:sz w:val="24"/>
          <w:szCs w:val="24"/>
          <w:lang w:val="fr-FR"/>
        </w:rPr>
        <w:object w:dxaOrig="1965" w:dyaOrig="510" w14:anchorId="5A7C50EB">
          <v:shape id="_x0000_i11141" type="#_x0000_t75" style="width:98.5pt;height:25.8pt" o:ole="">
            <v:imagedata r:id="rId1537" o:title=""/>
          </v:shape>
          <o:OLEObject Type="Embed" ProgID="Equation.DSMT4" ShapeID="_x0000_i11141" DrawAspect="Content" ObjectID="_1687895542" r:id="rId1538"/>
        </w:object>
      </w:r>
    </w:p>
    <w:p w14:paraId="548799A9" w14:textId="77777777" w:rsidR="004B6AE2" w:rsidRPr="006E40BB" w:rsidRDefault="004B6AE2" w:rsidP="004B6AE2">
      <w:pPr>
        <w:pStyle w:val="ListParagraph"/>
        <w:numPr>
          <w:ilvl w:val="0"/>
          <w:numId w:val="48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E40BB">
        <w:rPr>
          <w:rFonts w:ascii="Times New Roman" w:hAnsi="Times New Roman" w:cs="Times New Roman"/>
          <w:bCs/>
          <w:spacing w:val="-4"/>
          <w:sz w:val="24"/>
          <w:szCs w:val="24"/>
          <w:lang w:val="vi-VN"/>
        </w:rPr>
        <w:t xml:space="preserve">Cho </w:t>
      </w:r>
      <w:r w:rsidRPr="006E40BB">
        <w:rPr>
          <w:rFonts w:eastAsia="Times New Roman"/>
          <w:position w:val="-6"/>
        </w:rPr>
        <w:object w:dxaOrig="240" w:dyaOrig="225" w14:anchorId="6E393A9C">
          <v:shape id="_x0000_i11142" type="#_x0000_t75" style="width:12.25pt;height:11.55pt" o:ole="">
            <v:imagedata r:id="rId1539" o:title=""/>
          </v:shape>
          <o:OLEObject Type="Embed" ProgID="Equation.DSMT4" ShapeID="_x0000_i11142" DrawAspect="Content" ObjectID="_1687895543" r:id="rId1540"/>
        </w:object>
      </w:r>
      <w:r w:rsidRPr="006E40BB">
        <w:rPr>
          <w:rFonts w:ascii="Times New Roman" w:hAnsi="Times New Roman" w:cs="Times New Roman"/>
          <w:bCs/>
          <w:spacing w:val="-4"/>
          <w:sz w:val="24"/>
          <w:szCs w:val="24"/>
          <w:lang w:val="vi-VN"/>
        </w:rPr>
        <w:t xml:space="preserve"> </w:t>
      </w:r>
      <w:r w:rsidRPr="006E40BB">
        <w:rPr>
          <w:rFonts w:ascii="Times New Roman" w:hAnsi="Times New Roman" w:cs="Times New Roman"/>
          <w:bCs/>
          <w:spacing w:val="-4"/>
          <w:sz w:val="24"/>
          <w:szCs w:val="24"/>
          <w:lang w:val="it-IT"/>
        </w:rPr>
        <w:t xml:space="preserve">là góc thỏa </w:t>
      </w:r>
      <w:r w:rsidRPr="006E40BB">
        <w:rPr>
          <w:rFonts w:eastAsia="Times New Roman"/>
          <w:position w:val="-6"/>
        </w:rPr>
        <w:object w:dxaOrig="1245" w:dyaOrig="285" w14:anchorId="248A5A73">
          <v:shape id="_x0000_i11143" type="#_x0000_t75" style="width:62.5pt;height:14.25pt" o:ole="">
            <v:imagedata r:id="rId1541" o:title=""/>
          </v:shape>
          <o:OLEObject Type="Embed" ProgID="Equation.DSMT4" ShapeID="_x0000_i11143" DrawAspect="Content" ObjectID="_1687895544" r:id="rId1542"/>
        </w:object>
      </w:r>
      <w:r w:rsidRPr="006E40BB">
        <w:rPr>
          <w:rFonts w:ascii="Times New Roman" w:hAnsi="Times New Roman" w:cs="Times New Roman"/>
          <w:bCs/>
          <w:spacing w:val="-4"/>
          <w:sz w:val="24"/>
          <w:szCs w:val="24"/>
          <w:lang w:val="it-IT"/>
        </w:rPr>
        <w:t xml:space="preserve">. </w:t>
      </w:r>
      <w:r w:rsidRPr="006E40BB">
        <w:rPr>
          <w:rFonts w:ascii="Times New Roman" w:hAnsi="Times New Roman" w:cs="Times New Roman"/>
          <w:spacing w:val="-4"/>
          <w:sz w:val="24"/>
          <w:szCs w:val="24"/>
          <w:lang w:val="vi-VN"/>
        </w:rPr>
        <w:t xml:space="preserve">Tìm biểu thức có giá trị không phụ thuộc vào góc </w:t>
      </w:r>
      <w:r w:rsidRPr="006E40BB">
        <w:rPr>
          <w:rFonts w:eastAsia="Times New Roman"/>
          <w:position w:val="-6"/>
        </w:rPr>
        <w:object w:dxaOrig="240" w:dyaOrig="225" w14:anchorId="6ABCB748">
          <v:shape id="_x0000_i11144" type="#_x0000_t75" style="width:12.25pt;height:11.55pt" o:ole="">
            <v:imagedata r:id="rId1543" o:title=""/>
          </v:shape>
          <o:OLEObject Type="Embed" ProgID="Equation.DSMT4" ShapeID="_x0000_i11144" DrawAspect="Content" ObjectID="_1687895545" r:id="rId1544"/>
        </w:object>
      </w:r>
      <w:r w:rsidRPr="006E40BB">
        <w:rPr>
          <w:rFonts w:ascii="Times New Roman" w:hAnsi="Times New Roman" w:cs="Times New Roman"/>
          <w:spacing w:val="-4"/>
          <w:sz w:val="24"/>
          <w:szCs w:val="24"/>
          <w:lang w:val="vi-VN"/>
        </w:rPr>
        <w:t>.</w:t>
      </w:r>
    </w:p>
    <w:p w14:paraId="711EDE54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Pr="006E40BB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80" w:dyaOrig="315" w14:anchorId="64D02643">
          <v:shape id="_x0000_i11145" type="#_x0000_t75" style="width:188.85pt;height:15.6pt" o:ole="">
            <v:imagedata r:id="rId1545" o:title=""/>
          </v:shape>
          <o:OLEObject Type="Embed" ProgID="Equation.DSMT4" ShapeID="_x0000_i11145" DrawAspect="Content" ObjectID="_1687895546" r:id="rId1546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6E40BB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5" w:dyaOrig="315" w14:anchorId="2058C1C4">
          <v:shape id="_x0000_i11146" type="#_x0000_t75" style="width:110.05pt;height:15.6pt" o:ole="">
            <v:imagedata r:id="rId1547" o:title=""/>
          </v:shape>
          <o:OLEObject Type="Embed" ProgID="Equation.DSMT4" ShapeID="_x0000_i11146" DrawAspect="Content" ObjectID="_1687895547" r:id="rId1548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84438F9" w14:textId="77777777" w:rsidR="004B6AE2" w:rsidRPr="006E40BB" w:rsidRDefault="004B6AE2" w:rsidP="004B6AE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6E40BB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35" w:dyaOrig="615" w14:anchorId="080E457D">
          <v:shape id="_x0000_i11147" type="#_x0000_t75" style="width:112.1pt;height:30.55pt" o:ole="">
            <v:imagedata r:id="rId1549" o:title=""/>
          </v:shape>
          <o:OLEObject Type="Embed" ProgID="Equation.DSMT4" ShapeID="_x0000_i11147" DrawAspect="Content" ObjectID="_1687895548" r:id="rId1550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E40B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6E40BB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85" w:dyaOrig="435" w14:anchorId="268C7240">
          <v:shape id="_x0000_i11148" type="#_x0000_t75" style="width:164.4pt;height:21.75pt" o:ole="">
            <v:imagedata r:id="rId1551" o:title=""/>
          </v:shape>
          <o:OLEObject Type="Embed" ProgID="Equation.DSMT4" ShapeID="_x0000_i11148" DrawAspect="Content" ObjectID="_1687895549" r:id="rId1552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C4A770E" w14:textId="77777777" w:rsidR="004B6AE2" w:rsidRPr="006E40BB" w:rsidRDefault="004B6AE2" w:rsidP="004B6AE2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 giải</w:t>
      </w:r>
    </w:p>
    <w:p w14:paraId="4FC642AE" w14:textId="77777777" w:rsidR="004B6AE2" w:rsidRPr="006E40BB" w:rsidRDefault="004B6AE2" w:rsidP="004B6AE2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b/>
          <w:sz w:val="24"/>
          <w:szCs w:val="24"/>
          <w:lang w:val="vi-VN"/>
        </w:rPr>
        <w:t>Chọn A</w:t>
      </w:r>
    </w:p>
    <w:p w14:paraId="03F8EAF3" w14:textId="77777777" w:rsidR="004B6AE2" w:rsidRPr="006E40BB" w:rsidRDefault="004B6AE2" w:rsidP="004B6AE2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E40BB">
        <w:rPr>
          <w:rFonts w:ascii="Times New Roman" w:hAnsi="Times New Roman" w:cs="Times New Roman"/>
          <w:sz w:val="24"/>
          <w:szCs w:val="24"/>
        </w:rPr>
        <w:t>Xét biểu thức:</w:t>
      </w:r>
    </w:p>
    <w:p w14:paraId="7F5A28AA" w14:textId="77777777" w:rsidR="004B6AE2" w:rsidRPr="006E40BB" w:rsidRDefault="004B6AE2" w:rsidP="004B6AE2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E40BB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80" w:dyaOrig="315" w14:anchorId="7507D0AC">
          <v:shape id="_x0000_i11149" type="#_x0000_t75" style="width:188.85pt;height:15.6pt" o:ole="">
            <v:imagedata r:id="rId1553" o:title=""/>
          </v:shape>
          <o:OLEObject Type="Embed" ProgID="Equation.DSMT4" ShapeID="_x0000_i11149" DrawAspect="Content" ObjectID="_1687895550" r:id="rId1554"/>
        </w:object>
      </w:r>
      <w:r w:rsidRPr="006E40BB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05" w:dyaOrig="480" w14:anchorId="47DD4501">
          <v:shape id="_x0000_i11150" type="#_x0000_t75" style="width:200.4pt;height:23.75pt" o:ole="">
            <v:imagedata r:id="rId1555" o:title=""/>
          </v:shape>
          <o:OLEObject Type="Embed" ProgID="Equation.DSMT4" ShapeID="_x0000_i11150" DrawAspect="Content" ObjectID="_1687895551" r:id="rId1556"/>
        </w:object>
      </w:r>
    </w:p>
    <w:p w14:paraId="40D71165" w14:textId="77777777" w:rsidR="004B6AE2" w:rsidRPr="006E40BB" w:rsidRDefault="004B6AE2" w:rsidP="004B6AE2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E40BB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555" w:dyaOrig="435" w14:anchorId="0EAD0E35">
          <v:shape id="_x0000_i11151" type="#_x0000_t75" style="width:328.1pt;height:21.75pt" o:ole="">
            <v:imagedata r:id="rId1557" o:title=""/>
          </v:shape>
          <o:OLEObject Type="Embed" ProgID="Equation.DSMT4" ShapeID="_x0000_i11151" DrawAspect="Content" ObjectID="_1687895552" r:id="rId1558"/>
        </w:object>
      </w:r>
    </w:p>
    <w:p w14:paraId="15C3317A" w14:textId="77777777" w:rsidR="004B6AE2" w:rsidRPr="006E40BB" w:rsidRDefault="004B6AE2" w:rsidP="004B6AE2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E40BB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00" w:dyaOrig="435" w14:anchorId="2006CEBD">
          <v:shape id="_x0000_i11152" type="#_x0000_t75" style="width:180pt;height:21.75pt" o:ole="">
            <v:imagedata r:id="rId1559" o:title=""/>
          </v:shape>
          <o:OLEObject Type="Embed" ProgID="Equation.DSMT4" ShapeID="_x0000_i11152" DrawAspect="Content" ObjectID="_1687895553" r:id="rId1560"/>
        </w:object>
      </w:r>
      <w:r w:rsidRPr="006E40BB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55" w14:anchorId="4035E713">
          <v:shape id="_x0000_i11153" type="#_x0000_t75" style="width:19pt;height:12.9pt" o:ole="">
            <v:imagedata r:id="rId1561" o:title=""/>
          </v:shape>
          <o:OLEObject Type="Embed" ProgID="Equation.DSMT4" ShapeID="_x0000_i11153" DrawAspect="Content" ObjectID="_1687895554" r:id="rId1562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C4DCA5E" w14:textId="77777777" w:rsidR="004B6AE2" w:rsidRPr="006E40BB" w:rsidRDefault="004B6AE2" w:rsidP="004B6AE2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E40BB">
        <w:rPr>
          <w:rFonts w:ascii="Times New Roman" w:hAnsi="Times New Roman" w:cs="Times New Roman"/>
          <w:sz w:val="24"/>
          <w:szCs w:val="24"/>
          <w:lang w:val="vi-VN"/>
        </w:rPr>
        <w:t xml:space="preserve">Suy ra, biểu thức </w:t>
      </w:r>
      <w:r w:rsidRPr="006E40BB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6EEEA981">
          <v:shape id="_x0000_i11154" type="#_x0000_t75" style="width:14.25pt;height:14.25pt" o:ole="">
            <v:imagedata r:id="rId1563" o:title=""/>
          </v:shape>
          <o:OLEObject Type="Embed" ProgID="Equation.DSMT4" ShapeID="_x0000_i11154" DrawAspect="Content" ObjectID="_1687895555" r:id="rId1564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 xml:space="preserve"> không phụ thuộc vào </w:t>
      </w:r>
      <w:r w:rsidRPr="006E40BB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54E99F64">
          <v:shape id="_x0000_i11155" type="#_x0000_t75" style="width:12.25pt;height:11.55pt" o:ole="">
            <v:imagedata r:id="rId1565" o:title=""/>
          </v:shape>
          <o:OLEObject Type="Embed" ProgID="Equation.DSMT4" ShapeID="_x0000_i11155" DrawAspect="Content" ObjectID="_1687895556" r:id="rId1566"/>
        </w:object>
      </w:r>
      <w:r w:rsidRPr="006E40B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4B5E2D1" w14:textId="77777777" w:rsidR="00F30917" w:rsidRPr="00B26177" w:rsidRDefault="00F30917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EE3F98A" w14:textId="77777777" w:rsidR="00457DE4" w:rsidRPr="00B26177" w:rsidRDefault="00457DE4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bookmarkEnd w:id="0"/>
    <w:p w14:paraId="439DE468" w14:textId="64A800C8" w:rsidR="00F47CFD" w:rsidRPr="00B26177" w:rsidRDefault="00F47CF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sectPr w:rsidR="00F47CFD" w:rsidRPr="00B26177" w:rsidSect="00CD05B3">
      <w:headerReference w:type="default" r:id="rId1567"/>
      <w:footerReference w:type="default" r:id="rId1568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AEFC69" w14:textId="77777777" w:rsidR="0018513E" w:rsidRDefault="0018513E" w:rsidP="0032639E">
      <w:pPr>
        <w:spacing w:after="0" w:line="240" w:lineRule="auto"/>
      </w:pPr>
      <w:r>
        <w:separator/>
      </w:r>
    </w:p>
  </w:endnote>
  <w:endnote w:type="continuationSeparator" w:id="0">
    <w:p w14:paraId="6641573E" w14:textId="77777777" w:rsidR="0018513E" w:rsidRDefault="0018513E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D4EF86" w14:textId="77777777" w:rsidR="0018513E" w:rsidRDefault="0018513E" w:rsidP="0032639E">
      <w:pPr>
        <w:spacing w:after="0" w:line="240" w:lineRule="auto"/>
      </w:pPr>
      <w:r>
        <w:separator/>
      </w:r>
    </w:p>
  </w:footnote>
  <w:footnote w:type="continuationSeparator" w:id="0">
    <w:p w14:paraId="4995A4F3" w14:textId="77777777" w:rsidR="0018513E" w:rsidRDefault="0018513E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0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1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82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3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8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8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6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7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8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9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0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1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2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3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4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5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6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7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8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9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0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1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2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03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4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05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6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7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8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9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0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1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12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3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4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5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6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24E69"/>
    <w:multiLevelType w:val="hybridMultilevel"/>
    <w:tmpl w:val="BAA4A6EE"/>
    <w:lvl w:ilvl="0" w:tplc="E6087E5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4137D5D"/>
    <w:multiLevelType w:val="hybridMultilevel"/>
    <w:tmpl w:val="5C84CD56"/>
    <w:lvl w:ilvl="0" w:tplc="E6087E5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31BE8D1C">
      <w:numFmt w:val="bullet"/>
      <w:lvlText w:val=""/>
      <w:lvlJc w:val="left"/>
      <w:pPr>
        <w:ind w:left="2160" w:hanging="360"/>
      </w:pPr>
      <w:rPr>
        <w:rFonts w:ascii="Symbol" w:eastAsiaTheme="minorHAnsi" w:hAnsi="Symbol" w:cs="Chu Van An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568047B"/>
    <w:multiLevelType w:val="hybridMultilevel"/>
    <w:tmpl w:val="F4C4CD14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7F5624"/>
    <w:multiLevelType w:val="hybridMultilevel"/>
    <w:tmpl w:val="F4203A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D04877"/>
    <w:multiLevelType w:val="hybridMultilevel"/>
    <w:tmpl w:val="7824626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75759B"/>
    <w:multiLevelType w:val="hybridMultilevel"/>
    <w:tmpl w:val="3B883D8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5012C7"/>
    <w:multiLevelType w:val="hybridMultilevel"/>
    <w:tmpl w:val="78FE249C"/>
    <w:lvl w:ilvl="0" w:tplc="BFB2AA1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3276C3"/>
    <w:multiLevelType w:val="hybridMultilevel"/>
    <w:tmpl w:val="4198DFD6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552A7F"/>
    <w:multiLevelType w:val="hybridMultilevel"/>
    <w:tmpl w:val="27344182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1AE87272"/>
    <w:multiLevelType w:val="hybridMultilevel"/>
    <w:tmpl w:val="3DAEBF54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5E4686"/>
    <w:multiLevelType w:val="hybridMultilevel"/>
    <w:tmpl w:val="AC8E5A6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C568C5"/>
    <w:multiLevelType w:val="hybridMultilevel"/>
    <w:tmpl w:val="3F6C5BC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360177"/>
    <w:multiLevelType w:val="hybridMultilevel"/>
    <w:tmpl w:val="500436B0"/>
    <w:lvl w:ilvl="0" w:tplc="B6DCBBA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0D266C"/>
    <w:multiLevelType w:val="hybridMultilevel"/>
    <w:tmpl w:val="72942842"/>
    <w:lvl w:ilvl="0" w:tplc="F4DE74DA">
      <w:start w:val="1"/>
      <w:numFmt w:val="bullet"/>
      <w:lvlText w:val=""/>
      <w:lvlJc w:val="left"/>
      <w:pPr>
        <w:ind w:left="1496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14" w15:restartNumberingAfterBreak="0">
    <w:nsid w:val="2DE26301"/>
    <w:multiLevelType w:val="hybridMultilevel"/>
    <w:tmpl w:val="86922FC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39229C"/>
    <w:multiLevelType w:val="hybridMultilevel"/>
    <w:tmpl w:val="FD068B2E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7B4798"/>
    <w:multiLevelType w:val="hybridMultilevel"/>
    <w:tmpl w:val="AB0C57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373C2B15"/>
    <w:multiLevelType w:val="hybridMultilevel"/>
    <w:tmpl w:val="B8900A44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0C4F29"/>
    <w:multiLevelType w:val="hybridMultilevel"/>
    <w:tmpl w:val="9104DF4E"/>
    <w:lvl w:ilvl="0" w:tplc="B6F8D54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BC16BF"/>
    <w:multiLevelType w:val="hybridMultilevel"/>
    <w:tmpl w:val="D0947E50"/>
    <w:lvl w:ilvl="0" w:tplc="0102281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ABD3091"/>
    <w:multiLevelType w:val="hybridMultilevel"/>
    <w:tmpl w:val="DF7427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FB254A"/>
    <w:multiLevelType w:val="hybridMultilevel"/>
    <w:tmpl w:val="60AE6CC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3" w15:restartNumberingAfterBreak="0">
    <w:nsid w:val="423946A3"/>
    <w:multiLevelType w:val="hybridMultilevel"/>
    <w:tmpl w:val="596E21EA"/>
    <w:lvl w:ilvl="0" w:tplc="0102281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BC5A58"/>
    <w:multiLevelType w:val="hybridMultilevel"/>
    <w:tmpl w:val="419C8978"/>
    <w:lvl w:ilvl="0" w:tplc="B5B2FD1C">
      <w:start w:val="23"/>
      <w:numFmt w:val="decimal"/>
      <w:pStyle w:val="Heading2Char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BB94A852">
      <w:start w:val="1"/>
      <w:numFmt w:val="lowerLetter"/>
      <w:lvlText w:val="%2."/>
      <w:lvlJc w:val="left"/>
      <w:pPr>
        <w:ind w:left="1440" w:hanging="360"/>
      </w:pPr>
    </w:lvl>
    <w:lvl w:ilvl="2" w:tplc="0086949A">
      <w:start w:val="1"/>
      <w:numFmt w:val="lowerRoman"/>
      <w:lvlText w:val="%3."/>
      <w:lvlJc w:val="right"/>
      <w:pPr>
        <w:ind w:left="2160" w:hanging="180"/>
      </w:pPr>
    </w:lvl>
    <w:lvl w:ilvl="3" w:tplc="7FDA4744">
      <w:start w:val="1"/>
      <w:numFmt w:val="decimal"/>
      <w:lvlText w:val="%4."/>
      <w:lvlJc w:val="left"/>
      <w:pPr>
        <w:ind w:left="2880" w:hanging="360"/>
      </w:pPr>
    </w:lvl>
    <w:lvl w:ilvl="4" w:tplc="7BBC6ED4">
      <w:start w:val="1"/>
      <w:numFmt w:val="lowerLetter"/>
      <w:lvlText w:val="%5."/>
      <w:lvlJc w:val="left"/>
      <w:pPr>
        <w:ind w:left="3600" w:hanging="360"/>
      </w:pPr>
    </w:lvl>
    <w:lvl w:ilvl="5" w:tplc="1ABAC11C">
      <w:start w:val="1"/>
      <w:numFmt w:val="lowerRoman"/>
      <w:lvlText w:val="%6."/>
      <w:lvlJc w:val="right"/>
      <w:pPr>
        <w:ind w:left="4320" w:hanging="180"/>
      </w:pPr>
    </w:lvl>
    <w:lvl w:ilvl="6" w:tplc="FBC431FC">
      <w:start w:val="1"/>
      <w:numFmt w:val="decimal"/>
      <w:lvlText w:val="%7."/>
      <w:lvlJc w:val="left"/>
      <w:pPr>
        <w:ind w:left="5040" w:hanging="360"/>
      </w:pPr>
    </w:lvl>
    <w:lvl w:ilvl="7" w:tplc="F4A4C08C">
      <w:start w:val="1"/>
      <w:numFmt w:val="lowerLetter"/>
      <w:lvlText w:val="%8."/>
      <w:lvlJc w:val="left"/>
      <w:pPr>
        <w:ind w:left="5760" w:hanging="360"/>
      </w:pPr>
    </w:lvl>
    <w:lvl w:ilvl="8" w:tplc="429A923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4D27986"/>
    <w:multiLevelType w:val="hybridMultilevel"/>
    <w:tmpl w:val="CA8E509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FF3994"/>
    <w:multiLevelType w:val="hybridMultilevel"/>
    <w:tmpl w:val="644A03D4"/>
    <w:lvl w:ilvl="0" w:tplc="4AA4C294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EB40C30"/>
    <w:multiLevelType w:val="hybridMultilevel"/>
    <w:tmpl w:val="8B9C65F6"/>
    <w:lvl w:ilvl="0" w:tplc="04090001">
      <w:start w:val="1"/>
      <w:numFmt w:val="bullet"/>
      <w:lvlText w:val=""/>
      <w:lvlJc w:val="left"/>
      <w:pPr>
        <w:ind w:left="144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9" w:hanging="360"/>
      </w:pPr>
      <w:rPr>
        <w:rFonts w:ascii="Wingdings" w:hAnsi="Wingdings" w:hint="default"/>
      </w:rPr>
    </w:lvl>
  </w:abstractNum>
  <w:abstractNum w:abstractNumId="28" w15:restartNumberingAfterBreak="0">
    <w:nsid w:val="53AA6F15"/>
    <w:multiLevelType w:val="hybridMultilevel"/>
    <w:tmpl w:val="AE1ABE44"/>
    <w:lvl w:ilvl="0" w:tplc="F4DE74DA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54FB5DD0"/>
    <w:multiLevelType w:val="hybridMultilevel"/>
    <w:tmpl w:val="9EBAF58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080632"/>
    <w:multiLevelType w:val="hybridMultilevel"/>
    <w:tmpl w:val="C846B988"/>
    <w:lvl w:ilvl="0" w:tplc="E6087E52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908DA2A">
      <w:numFmt w:val="bullet"/>
      <w:lvlText w:val=""/>
      <w:lvlJc w:val="left"/>
      <w:pPr>
        <w:ind w:left="2520" w:hanging="360"/>
      </w:pPr>
      <w:rPr>
        <w:rFonts w:ascii="Symbol" w:eastAsiaTheme="minorHAnsi" w:hAnsi="Symbol" w:cs="Chu Van An" w:hint="default"/>
      </w:rPr>
    </w:lvl>
    <w:lvl w:ilvl="2" w:tplc="042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1" w15:restartNumberingAfterBreak="0">
    <w:nsid w:val="578F5B68"/>
    <w:multiLevelType w:val="hybridMultilevel"/>
    <w:tmpl w:val="C018D38A"/>
    <w:lvl w:ilvl="0" w:tplc="879A93DC">
      <w:start w:val="1"/>
      <w:numFmt w:val="bullet"/>
      <w:lvlText w:val=""/>
      <w:lvlJc w:val="left"/>
      <w:pPr>
        <w:ind w:left="168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0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2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4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6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28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0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2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44" w:hanging="360"/>
      </w:pPr>
      <w:rPr>
        <w:rFonts w:ascii="Wingdings" w:hAnsi="Wingdings" w:hint="default"/>
      </w:rPr>
    </w:lvl>
  </w:abstractNum>
  <w:abstractNum w:abstractNumId="3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EE18CA"/>
    <w:multiLevelType w:val="hybridMultilevel"/>
    <w:tmpl w:val="082E47DC"/>
    <w:lvl w:ilvl="0" w:tplc="0F3CCB4A">
      <w:start w:val="1"/>
      <w:numFmt w:val="decimal"/>
      <w:lvlRestart w:val="0"/>
      <w:lvlText w:val="Câu %1:"/>
      <w:lvlJc w:val="left"/>
      <w:pPr>
        <w:ind w:left="171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64695C89"/>
    <w:multiLevelType w:val="hybridMultilevel"/>
    <w:tmpl w:val="93469108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67D6431F"/>
    <w:multiLevelType w:val="hybridMultilevel"/>
    <w:tmpl w:val="8C52B35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86C4116"/>
    <w:multiLevelType w:val="hybridMultilevel"/>
    <w:tmpl w:val="71564A6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F507CA"/>
    <w:multiLevelType w:val="hybridMultilevel"/>
    <w:tmpl w:val="66FC6146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7A591E"/>
    <w:multiLevelType w:val="hybridMultilevel"/>
    <w:tmpl w:val="5BE283B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B229FA"/>
    <w:multiLevelType w:val="hybridMultilevel"/>
    <w:tmpl w:val="49A8FE4C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71DD6CB1"/>
    <w:multiLevelType w:val="hybridMultilevel"/>
    <w:tmpl w:val="C7D27A36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6C1911"/>
    <w:multiLevelType w:val="hybridMultilevel"/>
    <w:tmpl w:val="B58643A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D5681E"/>
    <w:multiLevelType w:val="hybridMultilevel"/>
    <w:tmpl w:val="155E1C3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9C3E74"/>
    <w:multiLevelType w:val="hybridMultilevel"/>
    <w:tmpl w:val="6D421D6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BAD00AD"/>
    <w:multiLevelType w:val="hybridMultilevel"/>
    <w:tmpl w:val="0338CAEE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BF81E2E"/>
    <w:multiLevelType w:val="hybridMultilevel"/>
    <w:tmpl w:val="D246431C"/>
    <w:lvl w:ilvl="0" w:tplc="F81A9310">
      <w:start w:val="1"/>
      <w:numFmt w:val="bullet"/>
      <w:lvlText w:val=""/>
      <w:lvlJc w:val="left"/>
      <w:pPr>
        <w:ind w:left="1004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32"/>
  </w:num>
  <w:num w:numId="3">
    <w:abstractNumId w:val="40"/>
  </w:num>
  <w:num w:numId="4">
    <w:abstractNumId w:val="26"/>
  </w:num>
  <w:num w:numId="5">
    <w:abstractNumId w:val="10"/>
  </w:num>
  <w:num w:numId="6">
    <w:abstractNumId w:val="34"/>
  </w:num>
  <w:num w:numId="7">
    <w:abstractNumId w:val="4"/>
  </w:num>
  <w:num w:numId="8">
    <w:abstractNumId w:val="17"/>
  </w:num>
  <w:num w:numId="9">
    <w:abstractNumId w:val="27"/>
  </w:num>
  <w:num w:numId="10">
    <w:abstractNumId w:val="33"/>
  </w:num>
  <w:num w:numId="11">
    <w:abstractNumId w:val="5"/>
  </w:num>
  <w:num w:numId="12">
    <w:abstractNumId w:val="3"/>
  </w:num>
  <w:num w:numId="13">
    <w:abstractNumId w:val="36"/>
  </w:num>
  <w:num w:numId="14">
    <w:abstractNumId w:val="25"/>
  </w:num>
  <w:num w:numId="15">
    <w:abstractNumId w:val="21"/>
  </w:num>
  <w:num w:numId="16">
    <w:abstractNumId w:val="16"/>
  </w:num>
  <w:num w:numId="17">
    <w:abstractNumId w:val="18"/>
  </w:num>
  <w:num w:numId="18">
    <w:abstractNumId w:val="13"/>
  </w:num>
  <w:num w:numId="19">
    <w:abstractNumId w:val="37"/>
  </w:num>
  <w:num w:numId="20">
    <w:abstractNumId w:val="9"/>
  </w:num>
  <w:num w:numId="21">
    <w:abstractNumId w:val="43"/>
  </w:num>
  <w:num w:numId="22">
    <w:abstractNumId w:val="41"/>
  </w:num>
  <w:num w:numId="23">
    <w:abstractNumId w:val="28"/>
  </w:num>
  <w:num w:numId="24">
    <w:abstractNumId w:val="44"/>
  </w:num>
  <w:num w:numId="25">
    <w:abstractNumId w:val="42"/>
  </w:num>
  <w:num w:numId="26">
    <w:abstractNumId w:val="38"/>
  </w:num>
  <w:num w:numId="27">
    <w:abstractNumId w:val="2"/>
  </w:num>
  <w:num w:numId="28">
    <w:abstractNumId w:val="35"/>
  </w:num>
  <w:num w:numId="29">
    <w:abstractNumId w:val="7"/>
  </w:num>
  <w:num w:numId="30">
    <w:abstractNumId w:val="29"/>
  </w:num>
  <w:num w:numId="31">
    <w:abstractNumId w:val="45"/>
  </w:num>
  <w:num w:numId="32">
    <w:abstractNumId w:val="8"/>
  </w:num>
  <w:num w:numId="33">
    <w:abstractNumId w:val="39"/>
  </w:num>
  <w:num w:numId="34">
    <w:abstractNumId w:val="14"/>
  </w:num>
  <w:num w:numId="35">
    <w:abstractNumId w:val="22"/>
  </w:num>
  <w:num w:numId="36">
    <w:abstractNumId w:val="11"/>
  </w:num>
  <w:num w:numId="37">
    <w:abstractNumId w:val="31"/>
  </w:num>
  <w:num w:numId="38">
    <w:abstractNumId w:val="30"/>
  </w:num>
  <w:num w:numId="39">
    <w:abstractNumId w:val="0"/>
  </w:num>
  <w:num w:numId="40">
    <w:abstractNumId w:val="1"/>
  </w:num>
  <w:num w:numId="4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4"/>
  </w:num>
  <w:num w:numId="43">
    <w:abstractNumId w:val="24"/>
    <w:lvlOverride w:ilvl="0">
      <w:startOverride w:val="2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0"/>
  </w:num>
  <w:num w:numId="4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134E"/>
    <w:rsid w:val="0009414F"/>
    <w:rsid w:val="000A6C98"/>
    <w:rsid w:val="000B116E"/>
    <w:rsid w:val="000C2A43"/>
    <w:rsid w:val="000C4040"/>
    <w:rsid w:val="000D2819"/>
    <w:rsid w:val="000D41F8"/>
    <w:rsid w:val="000E1D60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48AA"/>
    <w:rsid w:val="00182E86"/>
    <w:rsid w:val="0018513E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322B"/>
    <w:rsid w:val="0022788A"/>
    <w:rsid w:val="00232977"/>
    <w:rsid w:val="00232A8D"/>
    <w:rsid w:val="0025282B"/>
    <w:rsid w:val="00253050"/>
    <w:rsid w:val="0028087F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3409D"/>
    <w:rsid w:val="00373D4D"/>
    <w:rsid w:val="00385CB0"/>
    <w:rsid w:val="003947A9"/>
    <w:rsid w:val="003963E5"/>
    <w:rsid w:val="00396E63"/>
    <w:rsid w:val="003A077F"/>
    <w:rsid w:val="003C5D82"/>
    <w:rsid w:val="003D0C7F"/>
    <w:rsid w:val="003D49A2"/>
    <w:rsid w:val="003F5E66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A24A4"/>
    <w:rsid w:val="004B3B60"/>
    <w:rsid w:val="004B6AE2"/>
    <w:rsid w:val="004C232E"/>
    <w:rsid w:val="004C3B41"/>
    <w:rsid w:val="004C56B6"/>
    <w:rsid w:val="004E63D1"/>
    <w:rsid w:val="004F3836"/>
    <w:rsid w:val="004F4E04"/>
    <w:rsid w:val="00501A08"/>
    <w:rsid w:val="00535B2E"/>
    <w:rsid w:val="005436C3"/>
    <w:rsid w:val="005436FA"/>
    <w:rsid w:val="00543F89"/>
    <w:rsid w:val="0054492D"/>
    <w:rsid w:val="00547EDE"/>
    <w:rsid w:val="00556594"/>
    <w:rsid w:val="00560476"/>
    <w:rsid w:val="0056504D"/>
    <w:rsid w:val="0058239D"/>
    <w:rsid w:val="005840EC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D0D7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5402F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F3458"/>
    <w:rsid w:val="007F3815"/>
    <w:rsid w:val="007F5E58"/>
    <w:rsid w:val="00812195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C7D4C"/>
    <w:rsid w:val="008D160D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2B15"/>
    <w:rsid w:val="00A7301D"/>
    <w:rsid w:val="00A7693D"/>
    <w:rsid w:val="00A91EBF"/>
    <w:rsid w:val="00A93EBB"/>
    <w:rsid w:val="00A9574B"/>
    <w:rsid w:val="00A96342"/>
    <w:rsid w:val="00A97B6C"/>
    <w:rsid w:val="00AE2F62"/>
    <w:rsid w:val="00AF24C9"/>
    <w:rsid w:val="00B07CD6"/>
    <w:rsid w:val="00B1733D"/>
    <w:rsid w:val="00B26177"/>
    <w:rsid w:val="00B36478"/>
    <w:rsid w:val="00B40FE1"/>
    <w:rsid w:val="00B43795"/>
    <w:rsid w:val="00B50701"/>
    <w:rsid w:val="00B52447"/>
    <w:rsid w:val="00B619A8"/>
    <w:rsid w:val="00B64C6F"/>
    <w:rsid w:val="00B73CA2"/>
    <w:rsid w:val="00B85846"/>
    <w:rsid w:val="00B92A5C"/>
    <w:rsid w:val="00BA0799"/>
    <w:rsid w:val="00BB0466"/>
    <w:rsid w:val="00BB0B95"/>
    <w:rsid w:val="00BB1BC2"/>
    <w:rsid w:val="00BC690F"/>
    <w:rsid w:val="00BD217B"/>
    <w:rsid w:val="00BF50DC"/>
    <w:rsid w:val="00C04D89"/>
    <w:rsid w:val="00C1207B"/>
    <w:rsid w:val="00C12161"/>
    <w:rsid w:val="00C15C08"/>
    <w:rsid w:val="00C20390"/>
    <w:rsid w:val="00C20D51"/>
    <w:rsid w:val="00C4244D"/>
    <w:rsid w:val="00C50E43"/>
    <w:rsid w:val="00C541DC"/>
    <w:rsid w:val="00C548EC"/>
    <w:rsid w:val="00C753A9"/>
    <w:rsid w:val="00C90E49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79F1"/>
    <w:rsid w:val="00DE2970"/>
    <w:rsid w:val="00DF09E7"/>
    <w:rsid w:val="00E07383"/>
    <w:rsid w:val="00E16942"/>
    <w:rsid w:val="00E20EF2"/>
    <w:rsid w:val="00E24929"/>
    <w:rsid w:val="00E372E7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E265F"/>
    <w:rsid w:val="00EF227A"/>
    <w:rsid w:val="00EF47DA"/>
    <w:rsid w:val="00F12E3A"/>
    <w:rsid w:val="00F27246"/>
    <w:rsid w:val="00F278AC"/>
    <w:rsid w:val="00F2792A"/>
    <w:rsid w:val="00F30917"/>
    <w:rsid w:val="00F31104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oancuaDanhsach1">
    <w:name w:val="Đoạn của Danh sách1"/>
    <w:basedOn w:val="Normal"/>
    <w:qFormat/>
    <w:rsid w:val="00812195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msonormal0">
    <w:name w:val="msonormal"/>
    <w:basedOn w:val="Normal"/>
    <w:rsid w:val="00BA07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6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21.bin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100.bin"/><Relationship Id="rId268" Type="http://schemas.openxmlformats.org/officeDocument/2006/relationships/image" Target="media/image94.wmf"/><Relationship Id="rId475" Type="http://schemas.openxmlformats.org/officeDocument/2006/relationships/image" Target="media/image192.wmf"/><Relationship Id="rId682" Type="http://schemas.openxmlformats.org/officeDocument/2006/relationships/image" Target="media/image295.wmf"/><Relationship Id="rId128" Type="http://schemas.openxmlformats.org/officeDocument/2006/relationships/image" Target="media/image63.wmf"/><Relationship Id="rId335" Type="http://schemas.openxmlformats.org/officeDocument/2006/relationships/oleObject" Target="embeddings/oleObject207.bin"/><Relationship Id="rId542" Type="http://schemas.openxmlformats.org/officeDocument/2006/relationships/oleObject" Target="embeddings/oleObject310.bin"/><Relationship Id="rId987" Type="http://schemas.openxmlformats.org/officeDocument/2006/relationships/oleObject" Target="embeddings/oleObject544.bin"/><Relationship Id="rId1172" Type="http://schemas.openxmlformats.org/officeDocument/2006/relationships/image" Target="media/image528.wmf"/><Relationship Id="rId402" Type="http://schemas.openxmlformats.org/officeDocument/2006/relationships/oleObject" Target="embeddings/oleObject240.bin"/><Relationship Id="rId847" Type="http://schemas.openxmlformats.org/officeDocument/2006/relationships/image" Target="media/image369.wmf"/><Relationship Id="rId1032" Type="http://schemas.openxmlformats.org/officeDocument/2006/relationships/image" Target="media/image459.wmf"/><Relationship Id="rId1477" Type="http://schemas.openxmlformats.org/officeDocument/2006/relationships/image" Target="media/image671.wmf"/><Relationship Id="rId707" Type="http://schemas.openxmlformats.org/officeDocument/2006/relationships/image" Target="media/image307.wmf"/><Relationship Id="rId914" Type="http://schemas.openxmlformats.org/officeDocument/2006/relationships/oleObject" Target="embeddings/oleObject505.bin"/><Relationship Id="rId1337" Type="http://schemas.openxmlformats.org/officeDocument/2006/relationships/oleObject" Target="embeddings/oleObject726.bin"/><Relationship Id="rId1544" Type="http://schemas.openxmlformats.org/officeDocument/2006/relationships/oleObject" Target="embeddings/oleObject832.bin"/><Relationship Id="rId43" Type="http://schemas.openxmlformats.org/officeDocument/2006/relationships/oleObject" Target="embeddings/oleObject17.bin"/><Relationship Id="rId1404" Type="http://schemas.openxmlformats.org/officeDocument/2006/relationships/oleObject" Target="embeddings/oleObject762.bin"/><Relationship Id="rId192" Type="http://schemas.openxmlformats.org/officeDocument/2006/relationships/oleObject" Target="embeddings/oleObject120.bin"/><Relationship Id="rId497" Type="http://schemas.openxmlformats.org/officeDocument/2006/relationships/oleObject" Target="embeddings/oleObject288.bin"/><Relationship Id="rId357" Type="http://schemas.openxmlformats.org/officeDocument/2006/relationships/oleObject" Target="embeddings/oleObject218.bin"/><Relationship Id="rId1194" Type="http://schemas.openxmlformats.org/officeDocument/2006/relationships/image" Target="media/image539.wmf"/><Relationship Id="rId217" Type="http://schemas.openxmlformats.org/officeDocument/2006/relationships/image" Target="media/image78.wmf"/><Relationship Id="rId564" Type="http://schemas.openxmlformats.org/officeDocument/2006/relationships/image" Target="media/image236.wmf"/><Relationship Id="rId771" Type="http://schemas.openxmlformats.org/officeDocument/2006/relationships/image" Target="media/image339.wmf"/><Relationship Id="rId869" Type="http://schemas.openxmlformats.org/officeDocument/2006/relationships/image" Target="media/image380.wmf"/><Relationship Id="rId1499" Type="http://schemas.openxmlformats.org/officeDocument/2006/relationships/image" Target="media/image682.wmf"/><Relationship Id="rId424" Type="http://schemas.openxmlformats.org/officeDocument/2006/relationships/oleObject" Target="embeddings/oleObject251.bin"/><Relationship Id="rId631" Type="http://schemas.openxmlformats.org/officeDocument/2006/relationships/image" Target="media/image270.wmf"/><Relationship Id="rId729" Type="http://schemas.openxmlformats.org/officeDocument/2006/relationships/image" Target="media/image318.wmf"/><Relationship Id="rId1054" Type="http://schemas.openxmlformats.org/officeDocument/2006/relationships/image" Target="media/image470.wmf"/><Relationship Id="rId1261" Type="http://schemas.openxmlformats.org/officeDocument/2006/relationships/image" Target="media/image567.wmf"/><Relationship Id="rId1359" Type="http://schemas.openxmlformats.org/officeDocument/2006/relationships/oleObject" Target="embeddings/oleObject737.bin"/><Relationship Id="rId936" Type="http://schemas.openxmlformats.org/officeDocument/2006/relationships/oleObject" Target="embeddings/oleObject516.bin"/><Relationship Id="rId1121" Type="http://schemas.openxmlformats.org/officeDocument/2006/relationships/oleObject" Target="embeddings/oleObject612.bin"/><Relationship Id="rId1219" Type="http://schemas.openxmlformats.org/officeDocument/2006/relationships/oleObject" Target="embeddings/oleObject661.bin"/><Relationship Id="rId1566" Type="http://schemas.openxmlformats.org/officeDocument/2006/relationships/oleObject" Target="embeddings/oleObject843.bin"/><Relationship Id="rId65" Type="http://schemas.openxmlformats.org/officeDocument/2006/relationships/oleObject" Target="embeddings/oleObject27.bin"/><Relationship Id="rId1426" Type="http://schemas.openxmlformats.org/officeDocument/2006/relationships/oleObject" Target="embeddings/oleObject773.bin"/><Relationship Id="rId281" Type="http://schemas.openxmlformats.org/officeDocument/2006/relationships/oleObject" Target="embeddings/oleObject178.bin"/><Relationship Id="rId141" Type="http://schemas.openxmlformats.org/officeDocument/2006/relationships/oleObject" Target="embeddings/oleObject71.bin"/><Relationship Id="rId379" Type="http://schemas.openxmlformats.org/officeDocument/2006/relationships/oleObject" Target="embeddings/oleObject229.bin"/><Relationship Id="rId586" Type="http://schemas.openxmlformats.org/officeDocument/2006/relationships/image" Target="media/image247.wmf"/><Relationship Id="rId793" Type="http://schemas.openxmlformats.org/officeDocument/2006/relationships/image" Target="media/image350.wmf"/><Relationship Id="rId7" Type="http://schemas.openxmlformats.org/officeDocument/2006/relationships/endnotes" Target="endnotes.xml"/><Relationship Id="rId239" Type="http://schemas.openxmlformats.org/officeDocument/2006/relationships/oleObject" Target="embeddings/oleObject148.bin"/><Relationship Id="rId446" Type="http://schemas.openxmlformats.org/officeDocument/2006/relationships/oleObject" Target="embeddings/oleObject262.bin"/><Relationship Id="rId653" Type="http://schemas.openxmlformats.org/officeDocument/2006/relationships/oleObject" Target="embeddings/oleObject366.bin"/><Relationship Id="rId1076" Type="http://schemas.openxmlformats.org/officeDocument/2006/relationships/oleObject" Target="embeddings/oleObject589.bin"/><Relationship Id="rId1283" Type="http://schemas.openxmlformats.org/officeDocument/2006/relationships/image" Target="media/image578.wmf"/><Relationship Id="rId1490" Type="http://schemas.openxmlformats.org/officeDocument/2006/relationships/oleObject" Target="embeddings/oleObject805.bin"/><Relationship Id="rId306" Type="http://schemas.openxmlformats.org/officeDocument/2006/relationships/image" Target="media/image107.wmf"/><Relationship Id="rId860" Type="http://schemas.openxmlformats.org/officeDocument/2006/relationships/oleObject" Target="embeddings/oleObject478.bin"/><Relationship Id="rId958" Type="http://schemas.openxmlformats.org/officeDocument/2006/relationships/oleObject" Target="embeddings/oleObject527.bin"/><Relationship Id="rId1143" Type="http://schemas.openxmlformats.org/officeDocument/2006/relationships/oleObject" Target="embeddings/oleObject623.bin"/><Relationship Id="rId87" Type="http://schemas.openxmlformats.org/officeDocument/2006/relationships/oleObject" Target="embeddings/oleObject38.bin"/><Relationship Id="rId513" Type="http://schemas.openxmlformats.org/officeDocument/2006/relationships/oleObject" Target="embeddings/oleObject296.bin"/><Relationship Id="rId720" Type="http://schemas.openxmlformats.org/officeDocument/2006/relationships/oleObject" Target="embeddings/oleObject400.bin"/><Relationship Id="rId818" Type="http://schemas.openxmlformats.org/officeDocument/2006/relationships/oleObject" Target="embeddings/oleObject456.bin"/><Relationship Id="rId1350" Type="http://schemas.openxmlformats.org/officeDocument/2006/relationships/image" Target="media/image611.wmf"/><Relationship Id="rId1448" Type="http://schemas.openxmlformats.org/officeDocument/2006/relationships/oleObject" Target="embeddings/oleObject784.bin"/><Relationship Id="rId1003" Type="http://schemas.openxmlformats.org/officeDocument/2006/relationships/oleObject" Target="embeddings/oleObject552.bin"/><Relationship Id="rId1210" Type="http://schemas.openxmlformats.org/officeDocument/2006/relationships/image" Target="media/image547.wmf"/><Relationship Id="rId1308" Type="http://schemas.openxmlformats.org/officeDocument/2006/relationships/oleObject" Target="embeddings/oleObject711.bin"/><Relationship Id="rId1515" Type="http://schemas.openxmlformats.org/officeDocument/2006/relationships/image" Target="media/image690.wmf"/><Relationship Id="rId14" Type="http://schemas.openxmlformats.org/officeDocument/2006/relationships/image" Target="media/image5.wmf"/><Relationship Id="rId163" Type="http://schemas.openxmlformats.org/officeDocument/2006/relationships/oleObject" Target="embeddings/oleObject93.bin"/><Relationship Id="rId370" Type="http://schemas.openxmlformats.org/officeDocument/2006/relationships/image" Target="media/image139.wmf"/><Relationship Id="rId230" Type="http://schemas.openxmlformats.org/officeDocument/2006/relationships/oleObject" Target="embeddings/oleObject139.bin"/><Relationship Id="rId468" Type="http://schemas.openxmlformats.org/officeDocument/2006/relationships/oleObject" Target="embeddings/oleObject273.bin"/><Relationship Id="rId675" Type="http://schemas.openxmlformats.org/officeDocument/2006/relationships/oleObject" Target="embeddings/oleObject377.bin"/><Relationship Id="rId882" Type="http://schemas.openxmlformats.org/officeDocument/2006/relationships/oleObject" Target="embeddings/oleObject489.bin"/><Relationship Id="rId1098" Type="http://schemas.openxmlformats.org/officeDocument/2006/relationships/oleObject" Target="embeddings/oleObject600.bin"/><Relationship Id="rId328" Type="http://schemas.openxmlformats.org/officeDocument/2006/relationships/image" Target="media/image118.wmf"/><Relationship Id="rId535" Type="http://schemas.openxmlformats.org/officeDocument/2006/relationships/image" Target="media/image222.wmf"/><Relationship Id="rId742" Type="http://schemas.openxmlformats.org/officeDocument/2006/relationships/image" Target="media/image324.wmf"/><Relationship Id="rId1165" Type="http://schemas.openxmlformats.org/officeDocument/2006/relationships/oleObject" Target="embeddings/oleObject634.bin"/><Relationship Id="rId1372" Type="http://schemas.openxmlformats.org/officeDocument/2006/relationships/image" Target="media/image618.wmf"/><Relationship Id="rId602" Type="http://schemas.openxmlformats.org/officeDocument/2006/relationships/image" Target="media/image255.wmf"/><Relationship Id="rId1025" Type="http://schemas.openxmlformats.org/officeDocument/2006/relationships/oleObject" Target="embeddings/oleObject563.bin"/><Relationship Id="rId1232" Type="http://schemas.openxmlformats.org/officeDocument/2006/relationships/oleObject" Target="embeddings/oleObject669.bin"/><Relationship Id="rId907" Type="http://schemas.openxmlformats.org/officeDocument/2006/relationships/image" Target="media/image399.wmf"/><Relationship Id="rId1537" Type="http://schemas.openxmlformats.org/officeDocument/2006/relationships/image" Target="media/image701.wmf"/><Relationship Id="rId36" Type="http://schemas.openxmlformats.org/officeDocument/2006/relationships/image" Target="media/image16.wmf"/><Relationship Id="rId185" Type="http://schemas.openxmlformats.org/officeDocument/2006/relationships/oleObject" Target="embeddings/oleObject115.bin"/><Relationship Id="rId392" Type="http://schemas.openxmlformats.org/officeDocument/2006/relationships/image" Target="media/image150.wmf"/><Relationship Id="rId697" Type="http://schemas.openxmlformats.org/officeDocument/2006/relationships/oleObject" Target="embeddings/oleObject388.bin"/><Relationship Id="rId252" Type="http://schemas.openxmlformats.org/officeDocument/2006/relationships/image" Target="media/image86.wmf"/><Relationship Id="rId1187" Type="http://schemas.openxmlformats.org/officeDocument/2006/relationships/oleObject" Target="embeddings/oleObject645.bin"/><Relationship Id="rId112" Type="http://schemas.openxmlformats.org/officeDocument/2006/relationships/image" Target="media/image55.wmf"/><Relationship Id="rId557" Type="http://schemas.openxmlformats.org/officeDocument/2006/relationships/image" Target="media/image233.wmf"/><Relationship Id="rId764" Type="http://schemas.openxmlformats.org/officeDocument/2006/relationships/oleObject" Target="embeddings/oleObject422.bin"/><Relationship Id="rId971" Type="http://schemas.openxmlformats.org/officeDocument/2006/relationships/oleObject" Target="embeddings/oleObject534.bin"/><Relationship Id="rId1394" Type="http://schemas.openxmlformats.org/officeDocument/2006/relationships/oleObject" Target="embeddings/oleObject757.bin"/><Relationship Id="rId417" Type="http://schemas.openxmlformats.org/officeDocument/2006/relationships/image" Target="media/image163.wmf"/><Relationship Id="rId624" Type="http://schemas.openxmlformats.org/officeDocument/2006/relationships/oleObject" Target="embeddings/oleObject351.bin"/><Relationship Id="rId831" Type="http://schemas.openxmlformats.org/officeDocument/2006/relationships/image" Target="media/image361.wmf"/><Relationship Id="rId1047" Type="http://schemas.openxmlformats.org/officeDocument/2006/relationships/oleObject" Target="embeddings/oleObject574.bin"/><Relationship Id="rId1254" Type="http://schemas.openxmlformats.org/officeDocument/2006/relationships/oleObject" Target="embeddings/oleObject684.bin"/><Relationship Id="rId1461" Type="http://schemas.openxmlformats.org/officeDocument/2006/relationships/image" Target="media/image663.wmf"/><Relationship Id="rId929" Type="http://schemas.openxmlformats.org/officeDocument/2006/relationships/image" Target="media/image410.wmf"/><Relationship Id="rId1114" Type="http://schemas.openxmlformats.org/officeDocument/2006/relationships/oleObject" Target="embeddings/oleObject608.bin"/><Relationship Id="rId1321" Type="http://schemas.openxmlformats.org/officeDocument/2006/relationships/oleObject" Target="embeddings/oleObject718.bin"/><Relationship Id="rId1559" Type="http://schemas.openxmlformats.org/officeDocument/2006/relationships/image" Target="media/image712.wmf"/><Relationship Id="rId58" Type="http://schemas.openxmlformats.org/officeDocument/2006/relationships/oleObject" Target="embeddings/oleObject24.bin"/><Relationship Id="rId1419" Type="http://schemas.openxmlformats.org/officeDocument/2006/relationships/image" Target="media/image642.wmf"/><Relationship Id="rId274" Type="http://schemas.openxmlformats.org/officeDocument/2006/relationships/oleObject" Target="embeddings/oleObject171.bin"/><Relationship Id="rId481" Type="http://schemas.openxmlformats.org/officeDocument/2006/relationships/image" Target="media/image195.wmf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329.bin"/><Relationship Id="rId786" Type="http://schemas.openxmlformats.org/officeDocument/2006/relationships/oleObject" Target="embeddings/oleObject433.bin"/><Relationship Id="rId993" Type="http://schemas.openxmlformats.org/officeDocument/2006/relationships/oleObject" Target="embeddings/oleObject547.bin"/><Relationship Id="rId341" Type="http://schemas.openxmlformats.org/officeDocument/2006/relationships/oleObject" Target="embeddings/oleObject210.bin"/><Relationship Id="rId439" Type="http://schemas.openxmlformats.org/officeDocument/2006/relationships/image" Target="media/image174.wmf"/><Relationship Id="rId646" Type="http://schemas.openxmlformats.org/officeDocument/2006/relationships/oleObject" Target="embeddings/oleObject362.bin"/><Relationship Id="rId1069" Type="http://schemas.openxmlformats.org/officeDocument/2006/relationships/image" Target="media/image477.wmf"/><Relationship Id="rId1276" Type="http://schemas.openxmlformats.org/officeDocument/2006/relationships/oleObject" Target="embeddings/oleObject695.bin"/><Relationship Id="rId1483" Type="http://schemas.openxmlformats.org/officeDocument/2006/relationships/image" Target="media/image674.wmf"/><Relationship Id="rId201" Type="http://schemas.openxmlformats.org/officeDocument/2006/relationships/image" Target="media/image70.wmf"/><Relationship Id="rId506" Type="http://schemas.openxmlformats.org/officeDocument/2006/relationships/image" Target="media/image207.wmf"/><Relationship Id="rId853" Type="http://schemas.openxmlformats.org/officeDocument/2006/relationships/image" Target="media/image372.wmf"/><Relationship Id="rId1136" Type="http://schemas.openxmlformats.org/officeDocument/2006/relationships/image" Target="media/image510.wmf"/><Relationship Id="rId713" Type="http://schemas.openxmlformats.org/officeDocument/2006/relationships/image" Target="media/image310.wmf"/><Relationship Id="rId920" Type="http://schemas.openxmlformats.org/officeDocument/2006/relationships/oleObject" Target="embeddings/oleObject508.bin"/><Relationship Id="rId1343" Type="http://schemas.openxmlformats.org/officeDocument/2006/relationships/oleObject" Target="embeddings/oleObject729.bin"/><Relationship Id="rId1550" Type="http://schemas.openxmlformats.org/officeDocument/2006/relationships/oleObject" Target="embeddings/oleObject835.bin"/><Relationship Id="rId1203" Type="http://schemas.openxmlformats.org/officeDocument/2006/relationships/oleObject" Target="embeddings/oleObject653.bin"/><Relationship Id="rId1410" Type="http://schemas.openxmlformats.org/officeDocument/2006/relationships/oleObject" Target="embeddings/oleObject765.bin"/><Relationship Id="rId1508" Type="http://schemas.openxmlformats.org/officeDocument/2006/relationships/oleObject" Target="embeddings/oleObject814.bin"/><Relationship Id="rId296" Type="http://schemas.openxmlformats.org/officeDocument/2006/relationships/oleObject" Target="embeddings/oleObject187.bin"/><Relationship Id="rId156" Type="http://schemas.openxmlformats.org/officeDocument/2006/relationships/oleObject" Target="embeddings/oleObject86.bin"/><Relationship Id="rId363" Type="http://schemas.openxmlformats.org/officeDocument/2006/relationships/oleObject" Target="embeddings/oleObject221.bin"/><Relationship Id="rId570" Type="http://schemas.openxmlformats.org/officeDocument/2006/relationships/image" Target="media/image239.wmf"/><Relationship Id="rId223" Type="http://schemas.openxmlformats.org/officeDocument/2006/relationships/image" Target="media/image81.wmf"/><Relationship Id="rId430" Type="http://schemas.openxmlformats.org/officeDocument/2006/relationships/oleObject" Target="embeddings/oleObject254.bin"/><Relationship Id="rId668" Type="http://schemas.openxmlformats.org/officeDocument/2006/relationships/image" Target="media/image288.wmf"/><Relationship Id="rId875" Type="http://schemas.openxmlformats.org/officeDocument/2006/relationships/image" Target="media/image383.wmf"/><Relationship Id="rId1060" Type="http://schemas.openxmlformats.org/officeDocument/2006/relationships/image" Target="media/image473.wmf"/><Relationship Id="rId1298" Type="http://schemas.openxmlformats.org/officeDocument/2006/relationships/oleObject" Target="embeddings/oleObject706.bin"/><Relationship Id="rId528" Type="http://schemas.openxmlformats.org/officeDocument/2006/relationships/image" Target="media/image218.wmf"/><Relationship Id="rId735" Type="http://schemas.openxmlformats.org/officeDocument/2006/relationships/oleObject" Target="embeddings/oleObject408.bin"/><Relationship Id="rId942" Type="http://schemas.openxmlformats.org/officeDocument/2006/relationships/oleObject" Target="embeddings/oleObject519.bin"/><Relationship Id="rId1158" Type="http://schemas.openxmlformats.org/officeDocument/2006/relationships/image" Target="media/image521.wmf"/><Relationship Id="rId1365" Type="http://schemas.openxmlformats.org/officeDocument/2006/relationships/oleObject" Target="embeddings/oleObject741.bin"/><Relationship Id="rId1018" Type="http://schemas.openxmlformats.org/officeDocument/2006/relationships/image" Target="media/image452.wmf"/><Relationship Id="rId1225" Type="http://schemas.openxmlformats.org/officeDocument/2006/relationships/oleObject" Target="embeddings/oleObject664.bin"/><Relationship Id="rId1432" Type="http://schemas.openxmlformats.org/officeDocument/2006/relationships/oleObject" Target="embeddings/oleObject776.bin"/><Relationship Id="rId71" Type="http://schemas.openxmlformats.org/officeDocument/2006/relationships/oleObject" Target="embeddings/oleObject30.bin"/><Relationship Id="rId802" Type="http://schemas.openxmlformats.org/officeDocument/2006/relationships/oleObject" Target="embeddings/oleObject441.bin"/><Relationship Id="rId29" Type="http://schemas.openxmlformats.org/officeDocument/2006/relationships/oleObject" Target="embeddings/oleObject10.bin"/><Relationship Id="rId178" Type="http://schemas.openxmlformats.org/officeDocument/2006/relationships/oleObject" Target="embeddings/oleObject108.bin"/><Relationship Id="rId385" Type="http://schemas.openxmlformats.org/officeDocument/2006/relationships/oleObject" Target="embeddings/oleObject232.bin"/><Relationship Id="rId592" Type="http://schemas.openxmlformats.org/officeDocument/2006/relationships/image" Target="media/image250.wmf"/><Relationship Id="rId245" Type="http://schemas.openxmlformats.org/officeDocument/2006/relationships/oleObject" Target="embeddings/oleObject154.bin"/><Relationship Id="rId452" Type="http://schemas.openxmlformats.org/officeDocument/2006/relationships/oleObject" Target="embeddings/oleObject265.bin"/><Relationship Id="rId897" Type="http://schemas.openxmlformats.org/officeDocument/2006/relationships/image" Target="media/image394.wmf"/><Relationship Id="rId1082" Type="http://schemas.openxmlformats.org/officeDocument/2006/relationships/oleObject" Target="embeddings/oleObject592.bin"/><Relationship Id="rId105" Type="http://schemas.openxmlformats.org/officeDocument/2006/relationships/oleObject" Target="embeddings/oleObject47.bin"/><Relationship Id="rId312" Type="http://schemas.openxmlformats.org/officeDocument/2006/relationships/image" Target="media/image110.wmf"/><Relationship Id="rId757" Type="http://schemas.openxmlformats.org/officeDocument/2006/relationships/image" Target="media/image332.wmf"/><Relationship Id="rId964" Type="http://schemas.openxmlformats.org/officeDocument/2006/relationships/image" Target="media/image427.wmf"/><Relationship Id="rId1387" Type="http://schemas.openxmlformats.org/officeDocument/2006/relationships/image" Target="media/image626.wmf"/><Relationship Id="rId93" Type="http://schemas.openxmlformats.org/officeDocument/2006/relationships/oleObject" Target="embeddings/oleObject41.bin"/><Relationship Id="rId617" Type="http://schemas.openxmlformats.org/officeDocument/2006/relationships/image" Target="media/image263.wmf"/><Relationship Id="rId824" Type="http://schemas.openxmlformats.org/officeDocument/2006/relationships/oleObject" Target="embeddings/oleObject460.bin"/><Relationship Id="rId1247" Type="http://schemas.openxmlformats.org/officeDocument/2006/relationships/image" Target="media/image560.wmf"/><Relationship Id="rId1454" Type="http://schemas.openxmlformats.org/officeDocument/2006/relationships/oleObject" Target="embeddings/oleObject787.bin"/><Relationship Id="rId1107" Type="http://schemas.openxmlformats.org/officeDocument/2006/relationships/image" Target="media/image496.wmf"/><Relationship Id="rId1314" Type="http://schemas.openxmlformats.org/officeDocument/2006/relationships/oleObject" Target="embeddings/oleObject714.bin"/><Relationship Id="rId1521" Type="http://schemas.openxmlformats.org/officeDocument/2006/relationships/image" Target="media/image693.wmf"/><Relationship Id="rId20" Type="http://schemas.openxmlformats.org/officeDocument/2006/relationships/image" Target="media/image8.wmf"/><Relationship Id="rId267" Type="http://schemas.openxmlformats.org/officeDocument/2006/relationships/oleObject" Target="embeddings/oleObject167.bin"/><Relationship Id="rId474" Type="http://schemas.openxmlformats.org/officeDocument/2006/relationships/oleObject" Target="embeddings/oleObject276.bin"/><Relationship Id="rId127" Type="http://schemas.openxmlformats.org/officeDocument/2006/relationships/oleObject" Target="embeddings/oleObject58.bin"/><Relationship Id="rId681" Type="http://schemas.openxmlformats.org/officeDocument/2006/relationships/oleObject" Target="embeddings/oleObject380.bin"/><Relationship Id="rId779" Type="http://schemas.openxmlformats.org/officeDocument/2006/relationships/image" Target="media/image343.wmf"/><Relationship Id="rId986" Type="http://schemas.openxmlformats.org/officeDocument/2006/relationships/image" Target="media/image436.wmf"/><Relationship Id="rId334" Type="http://schemas.openxmlformats.org/officeDocument/2006/relationships/image" Target="media/image121.wmf"/><Relationship Id="rId541" Type="http://schemas.openxmlformats.org/officeDocument/2006/relationships/image" Target="media/image225.wmf"/><Relationship Id="rId639" Type="http://schemas.openxmlformats.org/officeDocument/2006/relationships/image" Target="media/image274.wmf"/><Relationship Id="rId1171" Type="http://schemas.openxmlformats.org/officeDocument/2006/relationships/oleObject" Target="embeddings/oleObject637.bin"/><Relationship Id="rId1269" Type="http://schemas.openxmlformats.org/officeDocument/2006/relationships/image" Target="media/image571.wmf"/><Relationship Id="rId1476" Type="http://schemas.openxmlformats.org/officeDocument/2006/relationships/oleObject" Target="embeddings/oleObject798.bin"/><Relationship Id="rId401" Type="http://schemas.openxmlformats.org/officeDocument/2006/relationships/image" Target="media/image155.wmf"/><Relationship Id="rId846" Type="http://schemas.openxmlformats.org/officeDocument/2006/relationships/oleObject" Target="embeddings/oleObject471.bin"/><Relationship Id="rId1031" Type="http://schemas.openxmlformats.org/officeDocument/2006/relationships/oleObject" Target="embeddings/oleObject566.bin"/><Relationship Id="rId1129" Type="http://schemas.openxmlformats.org/officeDocument/2006/relationships/oleObject" Target="embeddings/oleObject616.bin"/><Relationship Id="rId706" Type="http://schemas.openxmlformats.org/officeDocument/2006/relationships/oleObject" Target="embeddings/oleObject393.bin"/><Relationship Id="rId913" Type="http://schemas.openxmlformats.org/officeDocument/2006/relationships/image" Target="media/image402.wmf"/><Relationship Id="rId1336" Type="http://schemas.openxmlformats.org/officeDocument/2006/relationships/image" Target="media/image604.wmf"/><Relationship Id="rId1543" Type="http://schemas.openxmlformats.org/officeDocument/2006/relationships/image" Target="media/image704.wmf"/><Relationship Id="rId42" Type="http://schemas.openxmlformats.org/officeDocument/2006/relationships/image" Target="media/image19.wmf"/><Relationship Id="rId1403" Type="http://schemas.openxmlformats.org/officeDocument/2006/relationships/image" Target="media/image634.wmf"/><Relationship Id="rId191" Type="http://schemas.openxmlformats.org/officeDocument/2006/relationships/image" Target="media/image65.wmf"/><Relationship Id="rId289" Type="http://schemas.openxmlformats.org/officeDocument/2006/relationships/image" Target="media/image99.wmf"/><Relationship Id="rId496" Type="http://schemas.openxmlformats.org/officeDocument/2006/relationships/image" Target="media/image202.wmf"/><Relationship Id="rId149" Type="http://schemas.openxmlformats.org/officeDocument/2006/relationships/oleObject" Target="embeddings/oleObject79.bin"/><Relationship Id="rId356" Type="http://schemas.openxmlformats.org/officeDocument/2006/relationships/image" Target="media/image132.wmf"/><Relationship Id="rId563" Type="http://schemas.openxmlformats.org/officeDocument/2006/relationships/oleObject" Target="embeddings/oleObject321.bin"/><Relationship Id="rId770" Type="http://schemas.openxmlformats.org/officeDocument/2006/relationships/oleObject" Target="embeddings/oleObject425.bin"/><Relationship Id="rId1193" Type="http://schemas.openxmlformats.org/officeDocument/2006/relationships/oleObject" Target="embeddings/oleObject648.bin"/><Relationship Id="rId216" Type="http://schemas.openxmlformats.org/officeDocument/2006/relationships/oleObject" Target="embeddings/oleObject132.bin"/><Relationship Id="rId423" Type="http://schemas.openxmlformats.org/officeDocument/2006/relationships/image" Target="media/image166.wmf"/><Relationship Id="rId868" Type="http://schemas.openxmlformats.org/officeDocument/2006/relationships/oleObject" Target="embeddings/oleObject482.bin"/><Relationship Id="rId1053" Type="http://schemas.openxmlformats.org/officeDocument/2006/relationships/oleObject" Target="embeddings/oleObject577.bin"/><Relationship Id="rId1260" Type="http://schemas.openxmlformats.org/officeDocument/2006/relationships/oleObject" Target="embeddings/oleObject687.bin"/><Relationship Id="rId1498" Type="http://schemas.openxmlformats.org/officeDocument/2006/relationships/oleObject" Target="embeddings/oleObject809.bin"/><Relationship Id="rId630" Type="http://schemas.openxmlformats.org/officeDocument/2006/relationships/oleObject" Target="embeddings/oleObject354.bin"/><Relationship Id="rId728" Type="http://schemas.openxmlformats.org/officeDocument/2006/relationships/oleObject" Target="embeddings/oleObject404.bin"/><Relationship Id="rId935" Type="http://schemas.openxmlformats.org/officeDocument/2006/relationships/image" Target="media/image413.wmf"/><Relationship Id="rId1358" Type="http://schemas.openxmlformats.org/officeDocument/2006/relationships/image" Target="media/image614.wmf"/><Relationship Id="rId1565" Type="http://schemas.openxmlformats.org/officeDocument/2006/relationships/image" Target="media/image715.wmf"/><Relationship Id="rId64" Type="http://schemas.openxmlformats.org/officeDocument/2006/relationships/image" Target="media/image31.wmf"/><Relationship Id="rId1120" Type="http://schemas.openxmlformats.org/officeDocument/2006/relationships/image" Target="media/image502.wmf"/><Relationship Id="rId1218" Type="http://schemas.openxmlformats.org/officeDocument/2006/relationships/image" Target="media/image551.wmf"/><Relationship Id="rId1425" Type="http://schemas.openxmlformats.org/officeDocument/2006/relationships/image" Target="media/image645.wmf"/><Relationship Id="rId280" Type="http://schemas.openxmlformats.org/officeDocument/2006/relationships/oleObject" Target="embeddings/oleObject177.bin"/><Relationship Id="rId140" Type="http://schemas.openxmlformats.org/officeDocument/2006/relationships/oleObject" Target="embeddings/oleObject70.bin"/><Relationship Id="rId378" Type="http://schemas.openxmlformats.org/officeDocument/2006/relationships/image" Target="media/image143.wmf"/><Relationship Id="rId585" Type="http://schemas.openxmlformats.org/officeDocument/2006/relationships/oleObject" Target="embeddings/oleObject332.bin"/><Relationship Id="rId792" Type="http://schemas.openxmlformats.org/officeDocument/2006/relationships/oleObject" Target="embeddings/oleObject436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47.bin"/><Relationship Id="rId445" Type="http://schemas.openxmlformats.org/officeDocument/2006/relationships/image" Target="media/image177.wmf"/><Relationship Id="rId652" Type="http://schemas.openxmlformats.org/officeDocument/2006/relationships/image" Target="media/image280.wmf"/><Relationship Id="rId1075" Type="http://schemas.openxmlformats.org/officeDocument/2006/relationships/image" Target="media/image480.wmf"/><Relationship Id="rId1282" Type="http://schemas.openxmlformats.org/officeDocument/2006/relationships/oleObject" Target="embeddings/oleObject698.bin"/><Relationship Id="rId305" Type="http://schemas.openxmlformats.org/officeDocument/2006/relationships/oleObject" Target="embeddings/oleObject192.bin"/><Relationship Id="rId512" Type="http://schemas.openxmlformats.org/officeDocument/2006/relationships/image" Target="media/image210.wmf"/><Relationship Id="rId957" Type="http://schemas.openxmlformats.org/officeDocument/2006/relationships/image" Target="media/image424.wmf"/><Relationship Id="rId1142" Type="http://schemas.openxmlformats.org/officeDocument/2006/relationships/image" Target="media/image513.wmf"/><Relationship Id="rId86" Type="http://schemas.openxmlformats.org/officeDocument/2006/relationships/image" Target="media/image42.wmf"/><Relationship Id="rId817" Type="http://schemas.openxmlformats.org/officeDocument/2006/relationships/oleObject" Target="embeddings/oleObject455.bin"/><Relationship Id="rId1002" Type="http://schemas.openxmlformats.org/officeDocument/2006/relationships/image" Target="media/image444.wmf"/><Relationship Id="rId1447" Type="http://schemas.openxmlformats.org/officeDocument/2006/relationships/image" Target="media/image656.wmf"/><Relationship Id="rId1307" Type="http://schemas.openxmlformats.org/officeDocument/2006/relationships/image" Target="media/image590.wmf"/><Relationship Id="rId1514" Type="http://schemas.openxmlformats.org/officeDocument/2006/relationships/oleObject" Target="embeddings/oleObject817.bin"/><Relationship Id="rId13" Type="http://schemas.openxmlformats.org/officeDocument/2006/relationships/oleObject" Target="embeddings/oleObject2.bin"/><Relationship Id="rId162" Type="http://schemas.openxmlformats.org/officeDocument/2006/relationships/oleObject" Target="embeddings/oleObject92.bin"/><Relationship Id="rId467" Type="http://schemas.openxmlformats.org/officeDocument/2006/relationships/image" Target="media/image188.wmf"/><Relationship Id="rId1097" Type="http://schemas.openxmlformats.org/officeDocument/2006/relationships/image" Target="media/image491.wmf"/><Relationship Id="rId674" Type="http://schemas.openxmlformats.org/officeDocument/2006/relationships/image" Target="media/image291.wmf"/><Relationship Id="rId881" Type="http://schemas.openxmlformats.org/officeDocument/2006/relationships/image" Target="media/image386.wmf"/><Relationship Id="rId979" Type="http://schemas.openxmlformats.org/officeDocument/2006/relationships/oleObject" Target="embeddings/oleObject538.bin"/><Relationship Id="rId327" Type="http://schemas.openxmlformats.org/officeDocument/2006/relationships/oleObject" Target="embeddings/oleObject203.bin"/><Relationship Id="rId534" Type="http://schemas.openxmlformats.org/officeDocument/2006/relationships/image" Target="media/image221.wmf"/><Relationship Id="rId741" Type="http://schemas.openxmlformats.org/officeDocument/2006/relationships/oleObject" Target="embeddings/oleObject411.bin"/><Relationship Id="rId839" Type="http://schemas.openxmlformats.org/officeDocument/2006/relationships/image" Target="media/image365.wmf"/><Relationship Id="rId1164" Type="http://schemas.openxmlformats.org/officeDocument/2006/relationships/image" Target="media/image524.wmf"/><Relationship Id="rId1371" Type="http://schemas.openxmlformats.org/officeDocument/2006/relationships/oleObject" Target="embeddings/oleObject746.bin"/><Relationship Id="rId1469" Type="http://schemas.openxmlformats.org/officeDocument/2006/relationships/image" Target="media/image667.wmf"/><Relationship Id="rId601" Type="http://schemas.openxmlformats.org/officeDocument/2006/relationships/oleObject" Target="embeddings/oleObject340.bin"/><Relationship Id="rId1024" Type="http://schemas.openxmlformats.org/officeDocument/2006/relationships/image" Target="media/image455.wmf"/><Relationship Id="rId1231" Type="http://schemas.openxmlformats.org/officeDocument/2006/relationships/oleObject" Target="embeddings/oleObject668.bin"/><Relationship Id="rId906" Type="http://schemas.openxmlformats.org/officeDocument/2006/relationships/oleObject" Target="embeddings/oleObject501.bin"/><Relationship Id="rId1329" Type="http://schemas.openxmlformats.org/officeDocument/2006/relationships/oleObject" Target="embeddings/oleObject722.bin"/><Relationship Id="rId1536" Type="http://schemas.openxmlformats.org/officeDocument/2006/relationships/oleObject" Target="embeddings/oleObject828.bin"/><Relationship Id="rId35" Type="http://schemas.openxmlformats.org/officeDocument/2006/relationships/oleObject" Target="embeddings/oleObject13.bin"/><Relationship Id="rId184" Type="http://schemas.openxmlformats.org/officeDocument/2006/relationships/oleObject" Target="embeddings/oleObject114.bin"/><Relationship Id="rId391" Type="http://schemas.openxmlformats.org/officeDocument/2006/relationships/oleObject" Target="embeddings/oleObject235.bin"/><Relationship Id="rId251" Type="http://schemas.openxmlformats.org/officeDocument/2006/relationships/oleObject" Target="embeddings/oleObject159.bin"/><Relationship Id="rId489" Type="http://schemas.openxmlformats.org/officeDocument/2006/relationships/image" Target="media/image199.wmf"/><Relationship Id="rId696" Type="http://schemas.openxmlformats.org/officeDocument/2006/relationships/image" Target="media/image302.wmf"/><Relationship Id="rId349" Type="http://schemas.openxmlformats.org/officeDocument/2006/relationships/oleObject" Target="embeddings/oleObject214.bin"/><Relationship Id="rId556" Type="http://schemas.openxmlformats.org/officeDocument/2006/relationships/oleObject" Target="embeddings/oleObject317.bin"/><Relationship Id="rId763" Type="http://schemas.openxmlformats.org/officeDocument/2006/relationships/image" Target="media/image335.wmf"/><Relationship Id="rId1186" Type="http://schemas.openxmlformats.org/officeDocument/2006/relationships/image" Target="media/image535.wmf"/><Relationship Id="rId1393" Type="http://schemas.openxmlformats.org/officeDocument/2006/relationships/image" Target="media/image629.wmf"/><Relationship Id="rId111" Type="http://schemas.openxmlformats.org/officeDocument/2006/relationships/oleObject" Target="embeddings/oleObject50.bin"/><Relationship Id="rId209" Type="http://schemas.openxmlformats.org/officeDocument/2006/relationships/image" Target="media/image74.wmf"/><Relationship Id="rId416" Type="http://schemas.openxmlformats.org/officeDocument/2006/relationships/oleObject" Target="embeddings/oleObject247.bin"/><Relationship Id="rId970" Type="http://schemas.openxmlformats.org/officeDocument/2006/relationships/image" Target="media/image430.wmf"/><Relationship Id="rId1046" Type="http://schemas.openxmlformats.org/officeDocument/2006/relationships/image" Target="media/image466.wmf"/><Relationship Id="rId1253" Type="http://schemas.openxmlformats.org/officeDocument/2006/relationships/image" Target="media/image563.wmf"/><Relationship Id="rId623" Type="http://schemas.openxmlformats.org/officeDocument/2006/relationships/image" Target="media/image266.wmf"/><Relationship Id="rId830" Type="http://schemas.openxmlformats.org/officeDocument/2006/relationships/oleObject" Target="embeddings/oleObject463.bin"/><Relationship Id="rId928" Type="http://schemas.openxmlformats.org/officeDocument/2006/relationships/oleObject" Target="embeddings/oleObject512.bin"/><Relationship Id="rId1460" Type="http://schemas.openxmlformats.org/officeDocument/2006/relationships/oleObject" Target="embeddings/oleObject790.bin"/><Relationship Id="rId1558" Type="http://schemas.openxmlformats.org/officeDocument/2006/relationships/oleObject" Target="embeddings/oleObject839.bin"/><Relationship Id="rId57" Type="http://schemas.openxmlformats.org/officeDocument/2006/relationships/image" Target="media/image27.wmf"/><Relationship Id="rId1113" Type="http://schemas.openxmlformats.org/officeDocument/2006/relationships/image" Target="media/image499.wmf"/><Relationship Id="rId1320" Type="http://schemas.openxmlformats.org/officeDocument/2006/relationships/image" Target="media/image596.wmf"/><Relationship Id="rId1418" Type="http://schemas.openxmlformats.org/officeDocument/2006/relationships/oleObject" Target="embeddings/oleObject769.bin"/><Relationship Id="rId273" Type="http://schemas.openxmlformats.org/officeDocument/2006/relationships/oleObject" Target="embeddings/oleObject170.bin"/><Relationship Id="rId480" Type="http://schemas.openxmlformats.org/officeDocument/2006/relationships/oleObject" Target="embeddings/oleObject279.bin"/><Relationship Id="rId133" Type="http://schemas.openxmlformats.org/officeDocument/2006/relationships/oleObject" Target="embeddings/oleObject63.bin"/><Relationship Id="rId340" Type="http://schemas.openxmlformats.org/officeDocument/2006/relationships/image" Target="media/image124.wmf"/><Relationship Id="rId578" Type="http://schemas.openxmlformats.org/officeDocument/2006/relationships/image" Target="media/image243.wmf"/><Relationship Id="rId785" Type="http://schemas.openxmlformats.org/officeDocument/2006/relationships/image" Target="media/image346.wmf"/><Relationship Id="rId992" Type="http://schemas.openxmlformats.org/officeDocument/2006/relationships/image" Target="media/image439.wmf"/><Relationship Id="rId200" Type="http://schemas.openxmlformats.org/officeDocument/2006/relationships/oleObject" Target="embeddings/oleObject124.bin"/><Relationship Id="rId438" Type="http://schemas.openxmlformats.org/officeDocument/2006/relationships/oleObject" Target="embeddings/oleObject258.bin"/><Relationship Id="rId645" Type="http://schemas.openxmlformats.org/officeDocument/2006/relationships/image" Target="media/image277.wmf"/><Relationship Id="rId852" Type="http://schemas.openxmlformats.org/officeDocument/2006/relationships/oleObject" Target="embeddings/oleObject474.bin"/><Relationship Id="rId1068" Type="http://schemas.openxmlformats.org/officeDocument/2006/relationships/oleObject" Target="embeddings/oleObject585.bin"/><Relationship Id="rId1275" Type="http://schemas.openxmlformats.org/officeDocument/2006/relationships/image" Target="media/image574.wmf"/><Relationship Id="rId1482" Type="http://schemas.openxmlformats.org/officeDocument/2006/relationships/oleObject" Target="embeddings/oleObject801.bin"/><Relationship Id="rId505" Type="http://schemas.openxmlformats.org/officeDocument/2006/relationships/oleObject" Target="embeddings/oleObject292.bin"/><Relationship Id="rId712" Type="http://schemas.openxmlformats.org/officeDocument/2006/relationships/oleObject" Target="embeddings/oleObject396.bin"/><Relationship Id="rId1135" Type="http://schemas.openxmlformats.org/officeDocument/2006/relationships/oleObject" Target="embeddings/oleObject619.bin"/><Relationship Id="rId1342" Type="http://schemas.openxmlformats.org/officeDocument/2006/relationships/image" Target="media/image607.wmf"/><Relationship Id="rId79" Type="http://schemas.openxmlformats.org/officeDocument/2006/relationships/oleObject" Target="embeddings/oleObject34.bin"/><Relationship Id="rId1202" Type="http://schemas.openxmlformats.org/officeDocument/2006/relationships/image" Target="media/image543.wmf"/><Relationship Id="rId1507" Type="http://schemas.openxmlformats.org/officeDocument/2006/relationships/image" Target="media/image686.wmf"/><Relationship Id="rId295" Type="http://schemas.openxmlformats.org/officeDocument/2006/relationships/image" Target="media/image102.wmf"/><Relationship Id="rId155" Type="http://schemas.openxmlformats.org/officeDocument/2006/relationships/oleObject" Target="embeddings/oleObject85.bin"/><Relationship Id="rId362" Type="http://schemas.openxmlformats.org/officeDocument/2006/relationships/image" Target="media/image135.wmf"/><Relationship Id="rId1297" Type="http://schemas.openxmlformats.org/officeDocument/2006/relationships/image" Target="media/image585.wmf"/><Relationship Id="rId222" Type="http://schemas.openxmlformats.org/officeDocument/2006/relationships/oleObject" Target="embeddings/oleObject135.bin"/><Relationship Id="rId667" Type="http://schemas.openxmlformats.org/officeDocument/2006/relationships/oleObject" Target="embeddings/oleObject373.bin"/><Relationship Id="rId874" Type="http://schemas.openxmlformats.org/officeDocument/2006/relationships/oleObject" Target="embeddings/oleObject485.bin"/><Relationship Id="rId527" Type="http://schemas.openxmlformats.org/officeDocument/2006/relationships/oleObject" Target="embeddings/oleObject303.bin"/><Relationship Id="rId734" Type="http://schemas.openxmlformats.org/officeDocument/2006/relationships/oleObject" Target="embeddings/oleObject407.bin"/><Relationship Id="rId941" Type="http://schemas.openxmlformats.org/officeDocument/2006/relationships/image" Target="media/image416.wmf"/><Relationship Id="rId1157" Type="http://schemas.openxmlformats.org/officeDocument/2006/relationships/oleObject" Target="embeddings/oleObject630.bin"/><Relationship Id="rId1364" Type="http://schemas.openxmlformats.org/officeDocument/2006/relationships/image" Target="media/image616.wmf"/><Relationship Id="rId70" Type="http://schemas.openxmlformats.org/officeDocument/2006/relationships/image" Target="media/image34.wmf"/><Relationship Id="rId801" Type="http://schemas.openxmlformats.org/officeDocument/2006/relationships/image" Target="media/image354.wmf"/><Relationship Id="rId1017" Type="http://schemas.openxmlformats.org/officeDocument/2006/relationships/oleObject" Target="embeddings/oleObject559.bin"/><Relationship Id="rId1224" Type="http://schemas.openxmlformats.org/officeDocument/2006/relationships/image" Target="media/image554.wmf"/><Relationship Id="rId1431" Type="http://schemas.openxmlformats.org/officeDocument/2006/relationships/image" Target="media/image648.wmf"/><Relationship Id="rId1529" Type="http://schemas.openxmlformats.org/officeDocument/2006/relationships/image" Target="media/image697.wmf"/><Relationship Id="rId28" Type="http://schemas.openxmlformats.org/officeDocument/2006/relationships/image" Target="media/image12.wmf"/><Relationship Id="rId177" Type="http://schemas.openxmlformats.org/officeDocument/2006/relationships/oleObject" Target="embeddings/oleObject107.bin"/><Relationship Id="rId384" Type="http://schemas.openxmlformats.org/officeDocument/2006/relationships/image" Target="media/image146.wmf"/><Relationship Id="rId591" Type="http://schemas.openxmlformats.org/officeDocument/2006/relationships/oleObject" Target="embeddings/oleObject335.bin"/><Relationship Id="rId244" Type="http://schemas.openxmlformats.org/officeDocument/2006/relationships/oleObject" Target="embeddings/oleObject153.bin"/><Relationship Id="rId689" Type="http://schemas.openxmlformats.org/officeDocument/2006/relationships/oleObject" Target="embeddings/oleObject384.bin"/><Relationship Id="rId896" Type="http://schemas.openxmlformats.org/officeDocument/2006/relationships/oleObject" Target="embeddings/oleObject496.bin"/><Relationship Id="rId1081" Type="http://schemas.openxmlformats.org/officeDocument/2006/relationships/image" Target="media/image483.wmf"/><Relationship Id="rId451" Type="http://schemas.openxmlformats.org/officeDocument/2006/relationships/image" Target="media/image180.wmf"/><Relationship Id="rId549" Type="http://schemas.openxmlformats.org/officeDocument/2006/relationships/image" Target="media/image229.wmf"/><Relationship Id="rId756" Type="http://schemas.openxmlformats.org/officeDocument/2006/relationships/oleObject" Target="embeddings/oleObject418.bin"/><Relationship Id="rId1179" Type="http://schemas.openxmlformats.org/officeDocument/2006/relationships/oleObject" Target="embeddings/oleObject641.bin"/><Relationship Id="rId1386" Type="http://schemas.openxmlformats.org/officeDocument/2006/relationships/oleObject" Target="embeddings/oleObject753.bin"/><Relationship Id="rId104" Type="http://schemas.openxmlformats.org/officeDocument/2006/relationships/image" Target="media/image51.wmf"/><Relationship Id="rId311" Type="http://schemas.openxmlformats.org/officeDocument/2006/relationships/oleObject" Target="embeddings/oleObject195.bin"/><Relationship Id="rId409" Type="http://schemas.openxmlformats.org/officeDocument/2006/relationships/image" Target="media/image159.wmf"/><Relationship Id="rId963" Type="http://schemas.openxmlformats.org/officeDocument/2006/relationships/oleObject" Target="embeddings/oleObject530.bin"/><Relationship Id="rId1039" Type="http://schemas.openxmlformats.org/officeDocument/2006/relationships/oleObject" Target="embeddings/oleObject570.bin"/><Relationship Id="rId1246" Type="http://schemas.openxmlformats.org/officeDocument/2006/relationships/oleObject" Target="embeddings/oleObject680.bin"/><Relationship Id="rId92" Type="http://schemas.openxmlformats.org/officeDocument/2006/relationships/image" Target="media/image45.wmf"/><Relationship Id="rId616" Type="http://schemas.openxmlformats.org/officeDocument/2006/relationships/oleObject" Target="embeddings/oleObject347.bin"/><Relationship Id="rId823" Type="http://schemas.openxmlformats.org/officeDocument/2006/relationships/image" Target="media/image357.wmf"/><Relationship Id="rId1453" Type="http://schemas.openxmlformats.org/officeDocument/2006/relationships/image" Target="media/image659.wmf"/><Relationship Id="rId1106" Type="http://schemas.openxmlformats.org/officeDocument/2006/relationships/oleObject" Target="embeddings/oleObject604.bin"/><Relationship Id="rId1313" Type="http://schemas.openxmlformats.org/officeDocument/2006/relationships/image" Target="media/image593.wmf"/><Relationship Id="rId1520" Type="http://schemas.openxmlformats.org/officeDocument/2006/relationships/oleObject" Target="embeddings/oleObject820.bin"/><Relationship Id="rId199" Type="http://schemas.openxmlformats.org/officeDocument/2006/relationships/image" Target="media/image69.wmf"/><Relationship Id="rId266" Type="http://schemas.openxmlformats.org/officeDocument/2006/relationships/image" Target="media/image93.wmf"/><Relationship Id="rId473" Type="http://schemas.openxmlformats.org/officeDocument/2006/relationships/image" Target="media/image191.wmf"/><Relationship Id="rId680" Type="http://schemas.openxmlformats.org/officeDocument/2006/relationships/image" Target="media/image294.wmf"/><Relationship Id="rId126" Type="http://schemas.openxmlformats.org/officeDocument/2006/relationships/image" Target="media/image62.wmf"/><Relationship Id="rId333" Type="http://schemas.openxmlformats.org/officeDocument/2006/relationships/oleObject" Target="embeddings/oleObject206.bin"/><Relationship Id="rId540" Type="http://schemas.openxmlformats.org/officeDocument/2006/relationships/oleObject" Target="embeddings/oleObject309.bin"/><Relationship Id="rId778" Type="http://schemas.openxmlformats.org/officeDocument/2006/relationships/oleObject" Target="embeddings/oleObject429.bin"/><Relationship Id="rId985" Type="http://schemas.openxmlformats.org/officeDocument/2006/relationships/image" Target="media/image435.png"/><Relationship Id="rId1170" Type="http://schemas.openxmlformats.org/officeDocument/2006/relationships/image" Target="media/image527.wmf"/><Relationship Id="rId638" Type="http://schemas.openxmlformats.org/officeDocument/2006/relationships/oleObject" Target="embeddings/oleObject358.bin"/><Relationship Id="rId845" Type="http://schemas.openxmlformats.org/officeDocument/2006/relationships/image" Target="media/image368.wmf"/><Relationship Id="rId1030" Type="http://schemas.openxmlformats.org/officeDocument/2006/relationships/image" Target="media/image458.wmf"/><Relationship Id="rId1268" Type="http://schemas.openxmlformats.org/officeDocument/2006/relationships/oleObject" Target="embeddings/oleObject691.bin"/><Relationship Id="rId1475" Type="http://schemas.openxmlformats.org/officeDocument/2006/relationships/image" Target="media/image670.wmf"/><Relationship Id="rId400" Type="http://schemas.openxmlformats.org/officeDocument/2006/relationships/oleObject" Target="embeddings/oleObject239.bin"/><Relationship Id="rId705" Type="http://schemas.openxmlformats.org/officeDocument/2006/relationships/oleObject" Target="embeddings/oleObject392.bin"/><Relationship Id="rId1128" Type="http://schemas.openxmlformats.org/officeDocument/2006/relationships/image" Target="media/image506.wmf"/><Relationship Id="rId1335" Type="http://schemas.openxmlformats.org/officeDocument/2006/relationships/oleObject" Target="embeddings/oleObject725.bin"/><Relationship Id="rId1542" Type="http://schemas.openxmlformats.org/officeDocument/2006/relationships/oleObject" Target="embeddings/oleObject831.bin"/><Relationship Id="rId912" Type="http://schemas.openxmlformats.org/officeDocument/2006/relationships/oleObject" Target="embeddings/oleObject504.bin"/><Relationship Id="rId41" Type="http://schemas.openxmlformats.org/officeDocument/2006/relationships/oleObject" Target="embeddings/oleObject16.bin"/><Relationship Id="rId1402" Type="http://schemas.openxmlformats.org/officeDocument/2006/relationships/oleObject" Target="embeddings/oleObject761.bin"/><Relationship Id="rId190" Type="http://schemas.openxmlformats.org/officeDocument/2006/relationships/oleObject" Target="embeddings/oleObject119.bin"/><Relationship Id="rId288" Type="http://schemas.openxmlformats.org/officeDocument/2006/relationships/oleObject" Target="embeddings/oleObject183.bin"/><Relationship Id="rId495" Type="http://schemas.openxmlformats.org/officeDocument/2006/relationships/oleObject" Target="embeddings/oleObject287.bin"/><Relationship Id="rId148" Type="http://schemas.openxmlformats.org/officeDocument/2006/relationships/oleObject" Target="embeddings/oleObject78.bin"/><Relationship Id="rId355" Type="http://schemas.openxmlformats.org/officeDocument/2006/relationships/oleObject" Target="embeddings/oleObject217.bin"/><Relationship Id="rId562" Type="http://schemas.openxmlformats.org/officeDocument/2006/relationships/oleObject" Target="embeddings/oleObject320.bin"/><Relationship Id="rId1192" Type="http://schemas.openxmlformats.org/officeDocument/2006/relationships/image" Target="media/image538.wmf"/><Relationship Id="rId215" Type="http://schemas.openxmlformats.org/officeDocument/2006/relationships/image" Target="media/image77.wmf"/><Relationship Id="rId422" Type="http://schemas.openxmlformats.org/officeDocument/2006/relationships/oleObject" Target="embeddings/oleObject250.bin"/><Relationship Id="rId867" Type="http://schemas.openxmlformats.org/officeDocument/2006/relationships/image" Target="media/image379.wmf"/><Relationship Id="rId1052" Type="http://schemas.openxmlformats.org/officeDocument/2006/relationships/image" Target="media/image469.wmf"/><Relationship Id="rId1497" Type="http://schemas.openxmlformats.org/officeDocument/2006/relationships/image" Target="media/image681.wmf"/><Relationship Id="rId727" Type="http://schemas.openxmlformats.org/officeDocument/2006/relationships/image" Target="media/image317.wmf"/><Relationship Id="rId934" Type="http://schemas.openxmlformats.org/officeDocument/2006/relationships/oleObject" Target="embeddings/oleObject515.bin"/><Relationship Id="rId1357" Type="http://schemas.openxmlformats.org/officeDocument/2006/relationships/oleObject" Target="embeddings/Microsoft_Visio_2003-2010_Drawing.vsd"/><Relationship Id="rId1564" Type="http://schemas.openxmlformats.org/officeDocument/2006/relationships/oleObject" Target="embeddings/oleObject842.bin"/><Relationship Id="rId63" Type="http://schemas.openxmlformats.org/officeDocument/2006/relationships/oleObject" Target="embeddings/oleObject26.bin"/><Relationship Id="rId1217" Type="http://schemas.openxmlformats.org/officeDocument/2006/relationships/oleObject" Target="embeddings/oleObject660.bin"/><Relationship Id="rId1424" Type="http://schemas.openxmlformats.org/officeDocument/2006/relationships/oleObject" Target="embeddings/oleObject772.bin"/><Relationship Id="rId377" Type="http://schemas.openxmlformats.org/officeDocument/2006/relationships/oleObject" Target="embeddings/oleObject228.bin"/><Relationship Id="rId584" Type="http://schemas.openxmlformats.org/officeDocument/2006/relationships/image" Target="media/image24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46.bin"/><Relationship Id="rId791" Type="http://schemas.openxmlformats.org/officeDocument/2006/relationships/image" Target="media/image349.wmf"/><Relationship Id="rId889" Type="http://schemas.openxmlformats.org/officeDocument/2006/relationships/image" Target="media/image390.wmf"/><Relationship Id="rId1074" Type="http://schemas.openxmlformats.org/officeDocument/2006/relationships/oleObject" Target="embeddings/oleObject588.bin"/><Relationship Id="rId444" Type="http://schemas.openxmlformats.org/officeDocument/2006/relationships/oleObject" Target="embeddings/oleObject261.bin"/><Relationship Id="rId651" Type="http://schemas.openxmlformats.org/officeDocument/2006/relationships/oleObject" Target="embeddings/oleObject365.bin"/><Relationship Id="rId749" Type="http://schemas.openxmlformats.org/officeDocument/2006/relationships/image" Target="media/image328.wmf"/><Relationship Id="rId1281" Type="http://schemas.openxmlformats.org/officeDocument/2006/relationships/image" Target="media/image577.wmf"/><Relationship Id="rId1379" Type="http://schemas.openxmlformats.org/officeDocument/2006/relationships/oleObject" Target="embeddings/oleObject750.bin"/><Relationship Id="rId304" Type="http://schemas.openxmlformats.org/officeDocument/2006/relationships/image" Target="media/image106.wmf"/><Relationship Id="rId511" Type="http://schemas.openxmlformats.org/officeDocument/2006/relationships/oleObject" Target="embeddings/oleObject295.bin"/><Relationship Id="rId609" Type="http://schemas.openxmlformats.org/officeDocument/2006/relationships/oleObject" Target="embeddings/oleObject344.bin"/><Relationship Id="rId956" Type="http://schemas.openxmlformats.org/officeDocument/2006/relationships/oleObject" Target="embeddings/oleObject526.bin"/><Relationship Id="rId1141" Type="http://schemas.openxmlformats.org/officeDocument/2006/relationships/oleObject" Target="embeddings/oleObject622.bin"/><Relationship Id="rId1239" Type="http://schemas.openxmlformats.org/officeDocument/2006/relationships/oleObject" Target="embeddings/oleObject676.bin"/><Relationship Id="rId85" Type="http://schemas.openxmlformats.org/officeDocument/2006/relationships/oleObject" Target="embeddings/oleObject37.bin"/><Relationship Id="rId816" Type="http://schemas.openxmlformats.org/officeDocument/2006/relationships/oleObject" Target="embeddings/oleObject454.bin"/><Relationship Id="rId1001" Type="http://schemas.openxmlformats.org/officeDocument/2006/relationships/oleObject" Target="embeddings/oleObject551.bin"/><Relationship Id="rId1446" Type="http://schemas.openxmlformats.org/officeDocument/2006/relationships/oleObject" Target="embeddings/oleObject783.bin"/><Relationship Id="rId248" Type="http://schemas.openxmlformats.org/officeDocument/2006/relationships/oleObject" Target="embeddings/oleObject157.bin"/><Relationship Id="rId455" Type="http://schemas.openxmlformats.org/officeDocument/2006/relationships/image" Target="media/image182.wmf"/><Relationship Id="rId662" Type="http://schemas.openxmlformats.org/officeDocument/2006/relationships/image" Target="media/image285.wmf"/><Relationship Id="rId1085" Type="http://schemas.openxmlformats.org/officeDocument/2006/relationships/image" Target="media/image485.wmf"/><Relationship Id="rId1292" Type="http://schemas.openxmlformats.org/officeDocument/2006/relationships/oleObject" Target="embeddings/oleObject703.bin"/><Relationship Id="rId1306" Type="http://schemas.openxmlformats.org/officeDocument/2006/relationships/oleObject" Target="embeddings/oleObject710.bin"/><Relationship Id="rId1513" Type="http://schemas.openxmlformats.org/officeDocument/2006/relationships/image" Target="media/image689.wmf"/><Relationship Id="rId12" Type="http://schemas.openxmlformats.org/officeDocument/2006/relationships/image" Target="media/image4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97.bin"/><Relationship Id="rId522" Type="http://schemas.openxmlformats.org/officeDocument/2006/relationships/image" Target="media/image215.wmf"/><Relationship Id="rId967" Type="http://schemas.openxmlformats.org/officeDocument/2006/relationships/oleObject" Target="embeddings/oleObject532.bin"/><Relationship Id="rId1152" Type="http://schemas.openxmlformats.org/officeDocument/2006/relationships/image" Target="media/image518.wmf"/><Relationship Id="rId96" Type="http://schemas.openxmlformats.org/officeDocument/2006/relationships/image" Target="media/image47.wmf"/><Relationship Id="rId161" Type="http://schemas.openxmlformats.org/officeDocument/2006/relationships/oleObject" Target="embeddings/oleObject91.bin"/><Relationship Id="rId399" Type="http://schemas.openxmlformats.org/officeDocument/2006/relationships/image" Target="media/image154.wmf"/><Relationship Id="rId827" Type="http://schemas.openxmlformats.org/officeDocument/2006/relationships/image" Target="media/image359.wmf"/><Relationship Id="rId1012" Type="http://schemas.openxmlformats.org/officeDocument/2006/relationships/image" Target="media/image449.wmf"/><Relationship Id="rId1457" Type="http://schemas.openxmlformats.org/officeDocument/2006/relationships/image" Target="media/image661.wmf"/><Relationship Id="rId259" Type="http://schemas.openxmlformats.org/officeDocument/2006/relationships/oleObject" Target="embeddings/oleObject163.bin"/><Relationship Id="rId466" Type="http://schemas.openxmlformats.org/officeDocument/2006/relationships/oleObject" Target="embeddings/oleObject272.bin"/><Relationship Id="rId673" Type="http://schemas.openxmlformats.org/officeDocument/2006/relationships/oleObject" Target="embeddings/oleObject376.bin"/><Relationship Id="rId880" Type="http://schemas.openxmlformats.org/officeDocument/2006/relationships/oleObject" Target="embeddings/oleObject488.bin"/><Relationship Id="rId1096" Type="http://schemas.openxmlformats.org/officeDocument/2006/relationships/oleObject" Target="embeddings/oleObject599.bin"/><Relationship Id="rId1317" Type="http://schemas.openxmlformats.org/officeDocument/2006/relationships/oleObject" Target="embeddings/oleObject716.bin"/><Relationship Id="rId1524" Type="http://schemas.openxmlformats.org/officeDocument/2006/relationships/oleObject" Target="embeddings/oleObject822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4.bin"/><Relationship Id="rId326" Type="http://schemas.openxmlformats.org/officeDocument/2006/relationships/image" Target="media/image117.wmf"/><Relationship Id="rId533" Type="http://schemas.openxmlformats.org/officeDocument/2006/relationships/oleObject" Target="embeddings/oleObject306.bin"/><Relationship Id="rId978" Type="http://schemas.openxmlformats.org/officeDocument/2006/relationships/image" Target="media/image434.wmf"/><Relationship Id="rId1163" Type="http://schemas.openxmlformats.org/officeDocument/2006/relationships/oleObject" Target="embeddings/oleObject633.bin"/><Relationship Id="rId1370" Type="http://schemas.openxmlformats.org/officeDocument/2006/relationships/image" Target="media/image617.wmf"/><Relationship Id="rId740" Type="http://schemas.openxmlformats.org/officeDocument/2006/relationships/image" Target="media/image323.wmf"/><Relationship Id="rId838" Type="http://schemas.openxmlformats.org/officeDocument/2006/relationships/oleObject" Target="embeddings/oleObject467.bin"/><Relationship Id="rId1023" Type="http://schemas.openxmlformats.org/officeDocument/2006/relationships/oleObject" Target="embeddings/oleObject562.bin"/><Relationship Id="rId1468" Type="http://schemas.openxmlformats.org/officeDocument/2006/relationships/oleObject" Target="embeddings/oleObject794.bin"/><Relationship Id="rId172" Type="http://schemas.openxmlformats.org/officeDocument/2006/relationships/oleObject" Target="embeddings/oleObject102.bin"/><Relationship Id="rId477" Type="http://schemas.openxmlformats.org/officeDocument/2006/relationships/image" Target="media/image193.wmf"/><Relationship Id="rId600" Type="http://schemas.openxmlformats.org/officeDocument/2006/relationships/image" Target="media/image254.wmf"/><Relationship Id="rId684" Type="http://schemas.openxmlformats.org/officeDocument/2006/relationships/image" Target="media/image296.wmf"/><Relationship Id="rId1230" Type="http://schemas.openxmlformats.org/officeDocument/2006/relationships/oleObject" Target="embeddings/oleObject667.bin"/><Relationship Id="rId1328" Type="http://schemas.openxmlformats.org/officeDocument/2006/relationships/image" Target="media/image600.wmf"/><Relationship Id="rId1535" Type="http://schemas.openxmlformats.org/officeDocument/2006/relationships/image" Target="media/image700.wmf"/><Relationship Id="rId337" Type="http://schemas.openxmlformats.org/officeDocument/2006/relationships/oleObject" Target="embeddings/oleObject208.bin"/><Relationship Id="rId891" Type="http://schemas.openxmlformats.org/officeDocument/2006/relationships/image" Target="media/image391.wmf"/><Relationship Id="rId905" Type="http://schemas.openxmlformats.org/officeDocument/2006/relationships/image" Target="media/image398.wmf"/><Relationship Id="rId989" Type="http://schemas.openxmlformats.org/officeDocument/2006/relationships/oleObject" Target="embeddings/oleObject545.bin"/><Relationship Id="rId34" Type="http://schemas.openxmlformats.org/officeDocument/2006/relationships/image" Target="media/image15.wmf"/><Relationship Id="rId544" Type="http://schemas.openxmlformats.org/officeDocument/2006/relationships/oleObject" Target="embeddings/oleObject311.bin"/><Relationship Id="rId751" Type="http://schemas.openxmlformats.org/officeDocument/2006/relationships/image" Target="media/image329.wmf"/><Relationship Id="rId849" Type="http://schemas.openxmlformats.org/officeDocument/2006/relationships/image" Target="media/image370.wmf"/><Relationship Id="rId1174" Type="http://schemas.openxmlformats.org/officeDocument/2006/relationships/image" Target="media/image529.wmf"/><Relationship Id="rId1381" Type="http://schemas.openxmlformats.org/officeDocument/2006/relationships/oleObject" Target="embeddings/oleObject751.bin"/><Relationship Id="rId1479" Type="http://schemas.openxmlformats.org/officeDocument/2006/relationships/image" Target="media/image672.wmf"/><Relationship Id="rId183" Type="http://schemas.openxmlformats.org/officeDocument/2006/relationships/oleObject" Target="embeddings/oleObject113.bin"/><Relationship Id="rId390" Type="http://schemas.openxmlformats.org/officeDocument/2006/relationships/image" Target="media/image149.wmf"/><Relationship Id="rId404" Type="http://schemas.openxmlformats.org/officeDocument/2006/relationships/oleObject" Target="embeddings/oleObject241.bin"/><Relationship Id="rId611" Type="http://schemas.openxmlformats.org/officeDocument/2006/relationships/oleObject" Target="embeddings/oleObject345.bin"/><Relationship Id="rId1034" Type="http://schemas.openxmlformats.org/officeDocument/2006/relationships/image" Target="media/image460.wmf"/><Relationship Id="rId1241" Type="http://schemas.openxmlformats.org/officeDocument/2006/relationships/image" Target="media/image557.wmf"/><Relationship Id="rId1339" Type="http://schemas.openxmlformats.org/officeDocument/2006/relationships/oleObject" Target="embeddings/oleObject727.bin"/><Relationship Id="rId250" Type="http://schemas.openxmlformats.org/officeDocument/2006/relationships/image" Target="media/image85.wmf"/><Relationship Id="rId488" Type="http://schemas.openxmlformats.org/officeDocument/2006/relationships/oleObject" Target="embeddings/oleObject283.bin"/><Relationship Id="rId695" Type="http://schemas.openxmlformats.org/officeDocument/2006/relationships/oleObject" Target="embeddings/oleObject387.bin"/><Relationship Id="rId709" Type="http://schemas.openxmlformats.org/officeDocument/2006/relationships/image" Target="media/image308.wmf"/><Relationship Id="rId916" Type="http://schemas.openxmlformats.org/officeDocument/2006/relationships/oleObject" Target="embeddings/oleObject506.bin"/><Relationship Id="rId1101" Type="http://schemas.openxmlformats.org/officeDocument/2006/relationships/image" Target="media/image493.wmf"/><Relationship Id="rId1546" Type="http://schemas.openxmlformats.org/officeDocument/2006/relationships/oleObject" Target="embeddings/oleObject833.bin"/><Relationship Id="rId45" Type="http://schemas.openxmlformats.org/officeDocument/2006/relationships/image" Target="media/image21.wmf"/><Relationship Id="rId110" Type="http://schemas.openxmlformats.org/officeDocument/2006/relationships/image" Target="media/image54.wmf"/><Relationship Id="rId348" Type="http://schemas.openxmlformats.org/officeDocument/2006/relationships/image" Target="media/image128.wmf"/><Relationship Id="rId555" Type="http://schemas.openxmlformats.org/officeDocument/2006/relationships/image" Target="media/image232.wmf"/><Relationship Id="rId762" Type="http://schemas.openxmlformats.org/officeDocument/2006/relationships/oleObject" Target="embeddings/oleObject421.bin"/><Relationship Id="rId1185" Type="http://schemas.openxmlformats.org/officeDocument/2006/relationships/oleObject" Target="embeddings/oleObject644.bin"/><Relationship Id="rId1392" Type="http://schemas.openxmlformats.org/officeDocument/2006/relationships/oleObject" Target="embeddings/oleObject756.bin"/><Relationship Id="rId1406" Type="http://schemas.openxmlformats.org/officeDocument/2006/relationships/oleObject" Target="embeddings/oleObject763.bin"/><Relationship Id="rId194" Type="http://schemas.openxmlformats.org/officeDocument/2006/relationships/oleObject" Target="embeddings/oleObject121.bin"/><Relationship Id="rId208" Type="http://schemas.openxmlformats.org/officeDocument/2006/relationships/oleObject" Target="embeddings/oleObject128.bin"/><Relationship Id="rId415" Type="http://schemas.openxmlformats.org/officeDocument/2006/relationships/image" Target="media/image162.wmf"/><Relationship Id="rId622" Type="http://schemas.openxmlformats.org/officeDocument/2006/relationships/oleObject" Target="embeddings/oleObject350.bin"/><Relationship Id="rId1045" Type="http://schemas.openxmlformats.org/officeDocument/2006/relationships/oleObject" Target="embeddings/oleObject573.bin"/><Relationship Id="rId1252" Type="http://schemas.openxmlformats.org/officeDocument/2006/relationships/oleObject" Target="embeddings/oleObject683.bin"/><Relationship Id="rId261" Type="http://schemas.openxmlformats.org/officeDocument/2006/relationships/oleObject" Target="embeddings/oleObject164.bin"/><Relationship Id="rId499" Type="http://schemas.openxmlformats.org/officeDocument/2006/relationships/oleObject" Target="embeddings/oleObject289.bin"/><Relationship Id="rId927" Type="http://schemas.openxmlformats.org/officeDocument/2006/relationships/image" Target="media/image409.wmf"/><Relationship Id="rId1112" Type="http://schemas.openxmlformats.org/officeDocument/2006/relationships/oleObject" Target="embeddings/oleObject607.bin"/><Relationship Id="rId1557" Type="http://schemas.openxmlformats.org/officeDocument/2006/relationships/image" Target="media/image711.wmf"/><Relationship Id="rId56" Type="http://schemas.openxmlformats.org/officeDocument/2006/relationships/oleObject" Target="embeddings/oleObject23.bin"/><Relationship Id="rId359" Type="http://schemas.openxmlformats.org/officeDocument/2006/relationships/oleObject" Target="embeddings/oleObject219.bin"/><Relationship Id="rId566" Type="http://schemas.openxmlformats.org/officeDocument/2006/relationships/image" Target="media/image237.wmf"/><Relationship Id="rId773" Type="http://schemas.openxmlformats.org/officeDocument/2006/relationships/image" Target="media/image340.wmf"/><Relationship Id="rId1196" Type="http://schemas.openxmlformats.org/officeDocument/2006/relationships/image" Target="media/image540.wmf"/><Relationship Id="rId1417" Type="http://schemas.openxmlformats.org/officeDocument/2006/relationships/image" Target="media/image641.wmf"/><Relationship Id="rId121" Type="http://schemas.openxmlformats.org/officeDocument/2006/relationships/oleObject" Target="embeddings/oleObject55.bin"/><Relationship Id="rId219" Type="http://schemas.openxmlformats.org/officeDocument/2006/relationships/image" Target="media/image79.wmf"/><Relationship Id="rId426" Type="http://schemas.openxmlformats.org/officeDocument/2006/relationships/oleObject" Target="embeddings/oleObject252.bin"/><Relationship Id="rId633" Type="http://schemas.openxmlformats.org/officeDocument/2006/relationships/image" Target="media/image271.wmf"/><Relationship Id="rId980" Type="http://schemas.openxmlformats.org/officeDocument/2006/relationships/oleObject" Target="embeddings/oleObject539.bin"/><Relationship Id="rId1056" Type="http://schemas.openxmlformats.org/officeDocument/2006/relationships/image" Target="media/image471.wmf"/><Relationship Id="rId1263" Type="http://schemas.openxmlformats.org/officeDocument/2006/relationships/image" Target="media/image568.wmf"/><Relationship Id="rId840" Type="http://schemas.openxmlformats.org/officeDocument/2006/relationships/oleObject" Target="embeddings/oleObject468.bin"/><Relationship Id="rId938" Type="http://schemas.openxmlformats.org/officeDocument/2006/relationships/oleObject" Target="embeddings/oleObject517.bin"/><Relationship Id="rId1470" Type="http://schemas.openxmlformats.org/officeDocument/2006/relationships/oleObject" Target="embeddings/oleObject795.bin"/><Relationship Id="rId1568" Type="http://schemas.openxmlformats.org/officeDocument/2006/relationships/footer" Target="footer1.xml"/><Relationship Id="rId67" Type="http://schemas.openxmlformats.org/officeDocument/2006/relationships/oleObject" Target="embeddings/oleObject28.bin"/><Relationship Id="rId272" Type="http://schemas.openxmlformats.org/officeDocument/2006/relationships/image" Target="media/image96.wmf"/><Relationship Id="rId577" Type="http://schemas.openxmlformats.org/officeDocument/2006/relationships/oleObject" Target="embeddings/oleObject328.bin"/><Relationship Id="rId700" Type="http://schemas.openxmlformats.org/officeDocument/2006/relationships/image" Target="media/image304.wmf"/><Relationship Id="rId1123" Type="http://schemas.openxmlformats.org/officeDocument/2006/relationships/oleObject" Target="embeddings/oleObject613.bin"/><Relationship Id="rId1330" Type="http://schemas.openxmlformats.org/officeDocument/2006/relationships/image" Target="media/image601.wmf"/><Relationship Id="rId1428" Type="http://schemas.openxmlformats.org/officeDocument/2006/relationships/oleObject" Target="embeddings/oleObject774.bin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432.bin"/><Relationship Id="rId991" Type="http://schemas.openxmlformats.org/officeDocument/2006/relationships/oleObject" Target="embeddings/oleObject546.bin"/><Relationship Id="rId1067" Type="http://schemas.openxmlformats.org/officeDocument/2006/relationships/oleObject" Target="embeddings/oleObject584.bin"/><Relationship Id="rId437" Type="http://schemas.openxmlformats.org/officeDocument/2006/relationships/image" Target="media/image173.wmf"/><Relationship Id="rId644" Type="http://schemas.openxmlformats.org/officeDocument/2006/relationships/oleObject" Target="embeddings/oleObject361.bin"/><Relationship Id="rId851" Type="http://schemas.openxmlformats.org/officeDocument/2006/relationships/image" Target="media/image371.wmf"/><Relationship Id="rId1274" Type="http://schemas.openxmlformats.org/officeDocument/2006/relationships/oleObject" Target="embeddings/oleObject694.bin"/><Relationship Id="rId1481" Type="http://schemas.openxmlformats.org/officeDocument/2006/relationships/image" Target="media/image673.wmf"/><Relationship Id="rId283" Type="http://schemas.openxmlformats.org/officeDocument/2006/relationships/oleObject" Target="embeddings/oleObject180.bin"/><Relationship Id="rId490" Type="http://schemas.openxmlformats.org/officeDocument/2006/relationships/oleObject" Target="embeddings/oleObject284.bin"/><Relationship Id="rId504" Type="http://schemas.openxmlformats.org/officeDocument/2006/relationships/image" Target="media/image206.wmf"/><Relationship Id="rId711" Type="http://schemas.openxmlformats.org/officeDocument/2006/relationships/image" Target="media/image309.wmf"/><Relationship Id="rId949" Type="http://schemas.openxmlformats.org/officeDocument/2006/relationships/image" Target="media/image420.wmf"/><Relationship Id="rId1134" Type="http://schemas.openxmlformats.org/officeDocument/2006/relationships/image" Target="media/image509.wmf"/><Relationship Id="rId1341" Type="http://schemas.openxmlformats.org/officeDocument/2006/relationships/oleObject" Target="embeddings/oleObject728.bin"/><Relationship Id="rId78" Type="http://schemas.openxmlformats.org/officeDocument/2006/relationships/image" Target="media/image38.wmf"/><Relationship Id="rId143" Type="http://schemas.openxmlformats.org/officeDocument/2006/relationships/oleObject" Target="embeddings/oleObject73.bin"/><Relationship Id="rId350" Type="http://schemas.openxmlformats.org/officeDocument/2006/relationships/image" Target="media/image129.wmf"/><Relationship Id="rId588" Type="http://schemas.openxmlformats.org/officeDocument/2006/relationships/image" Target="media/image248.wmf"/><Relationship Id="rId795" Type="http://schemas.openxmlformats.org/officeDocument/2006/relationships/image" Target="media/image351.wmf"/><Relationship Id="rId809" Type="http://schemas.openxmlformats.org/officeDocument/2006/relationships/oleObject" Target="embeddings/oleObject447.bin"/><Relationship Id="rId1201" Type="http://schemas.openxmlformats.org/officeDocument/2006/relationships/oleObject" Target="embeddings/oleObject652.bin"/><Relationship Id="rId1439" Type="http://schemas.openxmlformats.org/officeDocument/2006/relationships/image" Target="media/image652.wmf"/><Relationship Id="rId9" Type="http://schemas.openxmlformats.org/officeDocument/2006/relationships/image" Target="media/image2.gif"/><Relationship Id="rId210" Type="http://schemas.openxmlformats.org/officeDocument/2006/relationships/oleObject" Target="embeddings/oleObject129.bin"/><Relationship Id="rId448" Type="http://schemas.openxmlformats.org/officeDocument/2006/relationships/oleObject" Target="embeddings/oleObject263.bin"/><Relationship Id="rId655" Type="http://schemas.openxmlformats.org/officeDocument/2006/relationships/oleObject" Target="embeddings/oleObject367.bin"/><Relationship Id="rId862" Type="http://schemas.openxmlformats.org/officeDocument/2006/relationships/oleObject" Target="embeddings/oleObject479.bin"/><Relationship Id="rId1078" Type="http://schemas.openxmlformats.org/officeDocument/2006/relationships/oleObject" Target="embeddings/oleObject590.bin"/><Relationship Id="rId1285" Type="http://schemas.openxmlformats.org/officeDocument/2006/relationships/image" Target="media/image579.wmf"/><Relationship Id="rId1492" Type="http://schemas.openxmlformats.org/officeDocument/2006/relationships/oleObject" Target="embeddings/oleObject806.bin"/><Relationship Id="rId1506" Type="http://schemas.openxmlformats.org/officeDocument/2006/relationships/oleObject" Target="embeddings/oleObject813.bin"/><Relationship Id="rId294" Type="http://schemas.openxmlformats.org/officeDocument/2006/relationships/oleObject" Target="embeddings/oleObject186.bin"/><Relationship Id="rId308" Type="http://schemas.openxmlformats.org/officeDocument/2006/relationships/image" Target="media/image108.wmf"/><Relationship Id="rId515" Type="http://schemas.openxmlformats.org/officeDocument/2006/relationships/oleObject" Target="embeddings/oleObject297.bin"/><Relationship Id="rId722" Type="http://schemas.openxmlformats.org/officeDocument/2006/relationships/oleObject" Target="embeddings/oleObject401.bin"/><Relationship Id="rId1145" Type="http://schemas.openxmlformats.org/officeDocument/2006/relationships/oleObject" Target="embeddings/oleObject624.bin"/><Relationship Id="rId1352" Type="http://schemas.openxmlformats.org/officeDocument/2006/relationships/oleObject" Target="embeddings/oleObject734.bin"/><Relationship Id="rId89" Type="http://schemas.openxmlformats.org/officeDocument/2006/relationships/oleObject" Target="embeddings/oleObject39.bin"/><Relationship Id="rId154" Type="http://schemas.openxmlformats.org/officeDocument/2006/relationships/oleObject" Target="embeddings/oleObject84.bin"/><Relationship Id="rId361" Type="http://schemas.openxmlformats.org/officeDocument/2006/relationships/oleObject" Target="embeddings/oleObject220.bin"/><Relationship Id="rId599" Type="http://schemas.openxmlformats.org/officeDocument/2006/relationships/oleObject" Target="embeddings/oleObject339.bin"/><Relationship Id="rId1005" Type="http://schemas.openxmlformats.org/officeDocument/2006/relationships/oleObject" Target="embeddings/oleObject553.bin"/><Relationship Id="rId1212" Type="http://schemas.openxmlformats.org/officeDocument/2006/relationships/image" Target="media/image548.wmf"/><Relationship Id="rId459" Type="http://schemas.openxmlformats.org/officeDocument/2006/relationships/image" Target="media/image184.wmf"/><Relationship Id="rId666" Type="http://schemas.openxmlformats.org/officeDocument/2006/relationships/image" Target="media/image287.wmf"/><Relationship Id="rId873" Type="http://schemas.openxmlformats.org/officeDocument/2006/relationships/image" Target="media/image382.wmf"/><Relationship Id="rId1089" Type="http://schemas.openxmlformats.org/officeDocument/2006/relationships/image" Target="media/image487.wmf"/><Relationship Id="rId1296" Type="http://schemas.openxmlformats.org/officeDocument/2006/relationships/oleObject" Target="embeddings/oleObject705.bin"/><Relationship Id="rId1517" Type="http://schemas.openxmlformats.org/officeDocument/2006/relationships/image" Target="media/image691.wmf"/><Relationship Id="rId16" Type="http://schemas.openxmlformats.org/officeDocument/2006/relationships/image" Target="media/image6.wmf"/><Relationship Id="rId221" Type="http://schemas.openxmlformats.org/officeDocument/2006/relationships/image" Target="media/image80.wmf"/><Relationship Id="rId319" Type="http://schemas.openxmlformats.org/officeDocument/2006/relationships/oleObject" Target="embeddings/oleObject199.bin"/><Relationship Id="rId526" Type="http://schemas.openxmlformats.org/officeDocument/2006/relationships/image" Target="media/image217.wmf"/><Relationship Id="rId1156" Type="http://schemas.openxmlformats.org/officeDocument/2006/relationships/image" Target="media/image520.wmf"/><Relationship Id="rId1363" Type="http://schemas.openxmlformats.org/officeDocument/2006/relationships/oleObject" Target="embeddings/oleObject740.bin"/><Relationship Id="rId733" Type="http://schemas.openxmlformats.org/officeDocument/2006/relationships/image" Target="media/image320.wmf"/><Relationship Id="rId940" Type="http://schemas.openxmlformats.org/officeDocument/2006/relationships/oleObject" Target="embeddings/oleObject518.bin"/><Relationship Id="rId1016" Type="http://schemas.openxmlformats.org/officeDocument/2006/relationships/image" Target="media/image451.wmf"/><Relationship Id="rId1570" Type="http://schemas.openxmlformats.org/officeDocument/2006/relationships/theme" Target="theme/theme1.xml"/><Relationship Id="rId165" Type="http://schemas.openxmlformats.org/officeDocument/2006/relationships/oleObject" Target="embeddings/oleObject95.bin"/><Relationship Id="rId372" Type="http://schemas.openxmlformats.org/officeDocument/2006/relationships/image" Target="media/image140.wmf"/><Relationship Id="rId677" Type="http://schemas.openxmlformats.org/officeDocument/2006/relationships/oleObject" Target="embeddings/oleObject378.bin"/><Relationship Id="rId800" Type="http://schemas.openxmlformats.org/officeDocument/2006/relationships/oleObject" Target="embeddings/oleObject440.bin"/><Relationship Id="rId1223" Type="http://schemas.openxmlformats.org/officeDocument/2006/relationships/oleObject" Target="embeddings/oleObject663.bin"/><Relationship Id="rId1430" Type="http://schemas.openxmlformats.org/officeDocument/2006/relationships/oleObject" Target="embeddings/oleObject775.bin"/><Relationship Id="rId1528" Type="http://schemas.openxmlformats.org/officeDocument/2006/relationships/oleObject" Target="embeddings/oleObject824.bin"/><Relationship Id="rId232" Type="http://schemas.openxmlformats.org/officeDocument/2006/relationships/oleObject" Target="embeddings/oleObject141.bin"/><Relationship Id="rId884" Type="http://schemas.openxmlformats.org/officeDocument/2006/relationships/oleObject" Target="embeddings/oleObject490.bin"/><Relationship Id="rId27" Type="http://schemas.openxmlformats.org/officeDocument/2006/relationships/oleObject" Target="embeddings/oleObject9.bin"/><Relationship Id="rId537" Type="http://schemas.openxmlformats.org/officeDocument/2006/relationships/image" Target="media/image223.wmf"/><Relationship Id="rId744" Type="http://schemas.openxmlformats.org/officeDocument/2006/relationships/image" Target="media/image325.wmf"/><Relationship Id="rId951" Type="http://schemas.openxmlformats.org/officeDocument/2006/relationships/image" Target="media/image421.wmf"/><Relationship Id="rId1167" Type="http://schemas.openxmlformats.org/officeDocument/2006/relationships/oleObject" Target="embeddings/oleObject635.bin"/><Relationship Id="rId1374" Type="http://schemas.openxmlformats.org/officeDocument/2006/relationships/image" Target="media/image619.wmf"/><Relationship Id="rId80" Type="http://schemas.openxmlformats.org/officeDocument/2006/relationships/image" Target="media/image39.wmf"/><Relationship Id="rId176" Type="http://schemas.openxmlformats.org/officeDocument/2006/relationships/oleObject" Target="embeddings/oleObject106.bin"/><Relationship Id="rId383" Type="http://schemas.openxmlformats.org/officeDocument/2006/relationships/oleObject" Target="embeddings/oleObject231.bin"/><Relationship Id="rId590" Type="http://schemas.openxmlformats.org/officeDocument/2006/relationships/image" Target="media/image249.wmf"/><Relationship Id="rId604" Type="http://schemas.openxmlformats.org/officeDocument/2006/relationships/image" Target="media/image256.wmf"/><Relationship Id="rId811" Type="http://schemas.openxmlformats.org/officeDocument/2006/relationships/oleObject" Target="embeddings/oleObject449.bin"/><Relationship Id="rId1027" Type="http://schemas.openxmlformats.org/officeDocument/2006/relationships/oleObject" Target="embeddings/oleObject564.bin"/><Relationship Id="rId1234" Type="http://schemas.openxmlformats.org/officeDocument/2006/relationships/oleObject" Target="embeddings/oleObject671.bin"/><Relationship Id="rId1441" Type="http://schemas.openxmlformats.org/officeDocument/2006/relationships/image" Target="media/image653.wmf"/><Relationship Id="rId243" Type="http://schemas.openxmlformats.org/officeDocument/2006/relationships/oleObject" Target="embeddings/oleObject152.bin"/><Relationship Id="rId450" Type="http://schemas.openxmlformats.org/officeDocument/2006/relationships/oleObject" Target="embeddings/oleObject264.bin"/><Relationship Id="rId688" Type="http://schemas.openxmlformats.org/officeDocument/2006/relationships/image" Target="media/image298.wmf"/><Relationship Id="rId895" Type="http://schemas.openxmlformats.org/officeDocument/2006/relationships/image" Target="media/image393.wmf"/><Relationship Id="rId909" Type="http://schemas.openxmlformats.org/officeDocument/2006/relationships/image" Target="media/image400.wmf"/><Relationship Id="rId1080" Type="http://schemas.openxmlformats.org/officeDocument/2006/relationships/oleObject" Target="embeddings/oleObject591.bin"/><Relationship Id="rId1301" Type="http://schemas.openxmlformats.org/officeDocument/2006/relationships/image" Target="media/image587.wmf"/><Relationship Id="rId1539" Type="http://schemas.openxmlformats.org/officeDocument/2006/relationships/image" Target="media/image702.wmf"/><Relationship Id="rId38" Type="http://schemas.openxmlformats.org/officeDocument/2006/relationships/image" Target="media/image17.wmf"/><Relationship Id="rId103" Type="http://schemas.openxmlformats.org/officeDocument/2006/relationships/oleObject" Target="embeddings/oleObject46.bin"/><Relationship Id="rId310" Type="http://schemas.openxmlformats.org/officeDocument/2006/relationships/image" Target="media/image109.wmf"/><Relationship Id="rId548" Type="http://schemas.openxmlformats.org/officeDocument/2006/relationships/oleObject" Target="embeddings/oleObject313.bin"/><Relationship Id="rId755" Type="http://schemas.openxmlformats.org/officeDocument/2006/relationships/image" Target="media/image331.wmf"/><Relationship Id="rId962" Type="http://schemas.openxmlformats.org/officeDocument/2006/relationships/image" Target="media/image426.wmf"/><Relationship Id="rId1178" Type="http://schemas.openxmlformats.org/officeDocument/2006/relationships/image" Target="media/image531.wmf"/><Relationship Id="rId1385" Type="http://schemas.openxmlformats.org/officeDocument/2006/relationships/image" Target="media/image625.wmf"/><Relationship Id="rId91" Type="http://schemas.openxmlformats.org/officeDocument/2006/relationships/oleObject" Target="embeddings/oleObject40.bin"/><Relationship Id="rId187" Type="http://schemas.openxmlformats.org/officeDocument/2006/relationships/oleObject" Target="embeddings/oleObject117.bin"/><Relationship Id="rId394" Type="http://schemas.openxmlformats.org/officeDocument/2006/relationships/oleObject" Target="embeddings/oleObject236.bin"/><Relationship Id="rId408" Type="http://schemas.openxmlformats.org/officeDocument/2006/relationships/oleObject" Target="embeddings/oleObject243.bin"/><Relationship Id="rId615" Type="http://schemas.openxmlformats.org/officeDocument/2006/relationships/image" Target="media/image262.wmf"/><Relationship Id="rId822" Type="http://schemas.openxmlformats.org/officeDocument/2006/relationships/oleObject" Target="embeddings/oleObject459.bin"/><Relationship Id="rId1038" Type="http://schemas.openxmlformats.org/officeDocument/2006/relationships/image" Target="media/image462.wmf"/><Relationship Id="rId1245" Type="http://schemas.openxmlformats.org/officeDocument/2006/relationships/image" Target="media/image559.wmf"/><Relationship Id="rId1452" Type="http://schemas.openxmlformats.org/officeDocument/2006/relationships/oleObject" Target="embeddings/oleObject786.bin"/><Relationship Id="rId254" Type="http://schemas.openxmlformats.org/officeDocument/2006/relationships/image" Target="media/image87.wmf"/><Relationship Id="rId699" Type="http://schemas.openxmlformats.org/officeDocument/2006/relationships/oleObject" Target="embeddings/oleObject389.bin"/><Relationship Id="rId1091" Type="http://schemas.openxmlformats.org/officeDocument/2006/relationships/image" Target="media/image488.wmf"/><Relationship Id="rId1105" Type="http://schemas.openxmlformats.org/officeDocument/2006/relationships/image" Target="media/image495.wmf"/><Relationship Id="rId1312" Type="http://schemas.openxmlformats.org/officeDocument/2006/relationships/oleObject" Target="embeddings/oleObject713.bin"/><Relationship Id="rId49" Type="http://schemas.openxmlformats.org/officeDocument/2006/relationships/image" Target="media/image23.wmf"/><Relationship Id="rId114" Type="http://schemas.openxmlformats.org/officeDocument/2006/relationships/image" Target="media/image56.wmf"/><Relationship Id="rId461" Type="http://schemas.openxmlformats.org/officeDocument/2006/relationships/image" Target="media/image185.wmf"/><Relationship Id="rId559" Type="http://schemas.openxmlformats.org/officeDocument/2006/relationships/image" Target="media/image234.wmf"/><Relationship Id="rId766" Type="http://schemas.openxmlformats.org/officeDocument/2006/relationships/oleObject" Target="embeddings/oleObject423.bin"/><Relationship Id="rId1189" Type="http://schemas.openxmlformats.org/officeDocument/2006/relationships/oleObject" Target="embeddings/oleObject646.bin"/><Relationship Id="rId1396" Type="http://schemas.openxmlformats.org/officeDocument/2006/relationships/oleObject" Target="embeddings/oleObject758.bin"/><Relationship Id="rId198" Type="http://schemas.openxmlformats.org/officeDocument/2006/relationships/oleObject" Target="embeddings/oleObject123.bin"/><Relationship Id="rId321" Type="http://schemas.openxmlformats.org/officeDocument/2006/relationships/oleObject" Target="embeddings/oleObject200.bin"/><Relationship Id="rId419" Type="http://schemas.openxmlformats.org/officeDocument/2006/relationships/image" Target="media/image164.wmf"/><Relationship Id="rId626" Type="http://schemas.openxmlformats.org/officeDocument/2006/relationships/oleObject" Target="embeddings/oleObject352.bin"/><Relationship Id="rId973" Type="http://schemas.openxmlformats.org/officeDocument/2006/relationships/oleObject" Target="embeddings/oleObject535.bin"/><Relationship Id="rId1049" Type="http://schemas.openxmlformats.org/officeDocument/2006/relationships/oleObject" Target="embeddings/oleObject575.bin"/><Relationship Id="rId1256" Type="http://schemas.openxmlformats.org/officeDocument/2006/relationships/oleObject" Target="embeddings/oleObject685.bin"/><Relationship Id="rId833" Type="http://schemas.openxmlformats.org/officeDocument/2006/relationships/image" Target="media/image362.wmf"/><Relationship Id="rId1116" Type="http://schemas.openxmlformats.org/officeDocument/2006/relationships/oleObject" Target="embeddings/oleObject609.bin"/><Relationship Id="rId1463" Type="http://schemas.openxmlformats.org/officeDocument/2006/relationships/image" Target="media/image664.wmf"/><Relationship Id="rId265" Type="http://schemas.openxmlformats.org/officeDocument/2006/relationships/oleObject" Target="embeddings/oleObject166.bin"/><Relationship Id="rId472" Type="http://schemas.openxmlformats.org/officeDocument/2006/relationships/oleObject" Target="embeddings/oleObject275.bin"/><Relationship Id="rId900" Type="http://schemas.openxmlformats.org/officeDocument/2006/relationships/oleObject" Target="embeddings/oleObject498.bin"/><Relationship Id="rId1323" Type="http://schemas.openxmlformats.org/officeDocument/2006/relationships/oleObject" Target="embeddings/oleObject719.bin"/><Relationship Id="rId1530" Type="http://schemas.openxmlformats.org/officeDocument/2006/relationships/oleObject" Target="embeddings/oleObject825.bin"/><Relationship Id="rId125" Type="http://schemas.openxmlformats.org/officeDocument/2006/relationships/oleObject" Target="embeddings/oleObject57.bin"/><Relationship Id="rId332" Type="http://schemas.openxmlformats.org/officeDocument/2006/relationships/image" Target="media/image120.wmf"/><Relationship Id="rId777" Type="http://schemas.openxmlformats.org/officeDocument/2006/relationships/image" Target="media/image342.wmf"/><Relationship Id="rId984" Type="http://schemas.openxmlformats.org/officeDocument/2006/relationships/oleObject" Target="embeddings/oleObject543.bin"/><Relationship Id="rId637" Type="http://schemas.openxmlformats.org/officeDocument/2006/relationships/image" Target="media/image273.wmf"/><Relationship Id="rId844" Type="http://schemas.openxmlformats.org/officeDocument/2006/relationships/oleObject" Target="embeddings/oleObject470.bin"/><Relationship Id="rId1267" Type="http://schemas.openxmlformats.org/officeDocument/2006/relationships/image" Target="media/image570.wmf"/><Relationship Id="rId1474" Type="http://schemas.openxmlformats.org/officeDocument/2006/relationships/oleObject" Target="embeddings/oleObject797.bin"/><Relationship Id="rId276" Type="http://schemas.openxmlformats.org/officeDocument/2006/relationships/oleObject" Target="embeddings/oleObject173.bin"/><Relationship Id="rId483" Type="http://schemas.openxmlformats.org/officeDocument/2006/relationships/image" Target="media/image196.wmf"/><Relationship Id="rId690" Type="http://schemas.openxmlformats.org/officeDocument/2006/relationships/image" Target="media/image299.wmf"/><Relationship Id="rId704" Type="http://schemas.openxmlformats.org/officeDocument/2006/relationships/image" Target="media/image306.wmf"/><Relationship Id="rId911" Type="http://schemas.openxmlformats.org/officeDocument/2006/relationships/image" Target="media/image401.wmf"/><Relationship Id="rId1127" Type="http://schemas.openxmlformats.org/officeDocument/2006/relationships/oleObject" Target="embeddings/oleObject615.bin"/><Relationship Id="rId1334" Type="http://schemas.openxmlformats.org/officeDocument/2006/relationships/image" Target="media/image603.wmf"/><Relationship Id="rId1541" Type="http://schemas.openxmlformats.org/officeDocument/2006/relationships/image" Target="media/image703.wmf"/><Relationship Id="rId40" Type="http://schemas.openxmlformats.org/officeDocument/2006/relationships/image" Target="media/image18.wmf"/><Relationship Id="rId136" Type="http://schemas.openxmlformats.org/officeDocument/2006/relationships/oleObject" Target="embeddings/oleObject66.bin"/><Relationship Id="rId343" Type="http://schemas.openxmlformats.org/officeDocument/2006/relationships/oleObject" Target="embeddings/oleObject211.bin"/><Relationship Id="rId550" Type="http://schemas.openxmlformats.org/officeDocument/2006/relationships/oleObject" Target="embeddings/oleObject314.bin"/><Relationship Id="rId788" Type="http://schemas.openxmlformats.org/officeDocument/2006/relationships/oleObject" Target="embeddings/oleObject434.bin"/><Relationship Id="rId995" Type="http://schemas.openxmlformats.org/officeDocument/2006/relationships/oleObject" Target="embeddings/oleObject548.bin"/><Relationship Id="rId1180" Type="http://schemas.openxmlformats.org/officeDocument/2006/relationships/image" Target="media/image532.wmf"/><Relationship Id="rId1401" Type="http://schemas.openxmlformats.org/officeDocument/2006/relationships/image" Target="media/image633.wmf"/><Relationship Id="rId203" Type="http://schemas.openxmlformats.org/officeDocument/2006/relationships/image" Target="media/image71.wmf"/><Relationship Id="rId648" Type="http://schemas.openxmlformats.org/officeDocument/2006/relationships/oleObject" Target="embeddings/oleObject363.bin"/><Relationship Id="rId855" Type="http://schemas.openxmlformats.org/officeDocument/2006/relationships/image" Target="media/image373.wmf"/><Relationship Id="rId1040" Type="http://schemas.openxmlformats.org/officeDocument/2006/relationships/image" Target="media/image463.wmf"/><Relationship Id="rId1278" Type="http://schemas.openxmlformats.org/officeDocument/2006/relationships/oleObject" Target="embeddings/oleObject696.bin"/><Relationship Id="rId1485" Type="http://schemas.openxmlformats.org/officeDocument/2006/relationships/image" Target="media/image675.wmf"/><Relationship Id="rId287" Type="http://schemas.openxmlformats.org/officeDocument/2006/relationships/image" Target="media/image98.wmf"/><Relationship Id="rId410" Type="http://schemas.openxmlformats.org/officeDocument/2006/relationships/oleObject" Target="embeddings/oleObject244.bin"/><Relationship Id="rId494" Type="http://schemas.openxmlformats.org/officeDocument/2006/relationships/image" Target="media/image201.wmf"/><Relationship Id="rId508" Type="http://schemas.openxmlformats.org/officeDocument/2006/relationships/image" Target="media/image208.wmf"/><Relationship Id="rId715" Type="http://schemas.openxmlformats.org/officeDocument/2006/relationships/image" Target="media/image311.wmf"/><Relationship Id="rId922" Type="http://schemas.openxmlformats.org/officeDocument/2006/relationships/oleObject" Target="embeddings/oleObject509.bin"/><Relationship Id="rId1138" Type="http://schemas.openxmlformats.org/officeDocument/2006/relationships/image" Target="media/image511.wmf"/><Relationship Id="rId1345" Type="http://schemas.openxmlformats.org/officeDocument/2006/relationships/oleObject" Target="embeddings/oleObject730.bin"/><Relationship Id="rId1552" Type="http://schemas.openxmlformats.org/officeDocument/2006/relationships/oleObject" Target="embeddings/oleObject836.bin"/><Relationship Id="rId147" Type="http://schemas.openxmlformats.org/officeDocument/2006/relationships/oleObject" Target="embeddings/oleObject77.bin"/><Relationship Id="rId354" Type="http://schemas.openxmlformats.org/officeDocument/2006/relationships/image" Target="media/image131.wmf"/><Relationship Id="rId799" Type="http://schemas.openxmlformats.org/officeDocument/2006/relationships/image" Target="media/image353.wmf"/><Relationship Id="rId1191" Type="http://schemas.openxmlformats.org/officeDocument/2006/relationships/oleObject" Target="embeddings/oleObject647.bin"/><Relationship Id="rId1205" Type="http://schemas.openxmlformats.org/officeDocument/2006/relationships/oleObject" Target="embeddings/oleObject654.bin"/><Relationship Id="rId51" Type="http://schemas.openxmlformats.org/officeDocument/2006/relationships/image" Target="media/image24.wmf"/><Relationship Id="rId561" Type="http://schemas.openxmlformats.org/officeDocument/2006/relationships/image" Target="media/image235.wmf"/><Relationship Id="rId659" Type="http://schemas.openxmlformats.org/officeDocument/2006/relationships/oleObject" Target="embeddings/oleObject369.bin"/><Relationship Id="rId866" Type="http://schemas.openxmlformats.org/officeDocument/2006/relationships/oleObject" Target="embeddings/oleObject481.bin"/><Relationship Id="rId1289" Type="http://schemas.openxmlformats.org/officeDocument/2006/relationships/image" Target="media/image581.wmf"/><Relationship Id="rId1412" Type="http://schemas.openxmlformats.org/officeDocument/2006/relationships/oleObject" Target="embeddings/oleObject766.bin"/><Relationship Id="rId1496" Type="http://schemas.openxmlformats.org/officeDocument/2006/relationships/oleObject" Target="embeddings/oleObject808.bin"/><Relationship Id="rId214" Type="http://schemas.openxmlformats.org/officeDocument/2006/relationships/oleObject" Target="embeddings/oleObject131.bin"/><Relationship Id="rId298" Type="http://schemas.openxmlformats.org/officeDocument/2006/relationships/oleObject" Target="embeddings/oleObject188.bin"/><Relationship Id="rId421" Type="http://schemas.openxmlformats.org/officeDocument/2006/relationships/image" Target="media/image165.wmf"/><Relationship Id="rId519" Type="http://schemas.openxmlformats.org/officeDocument/2006/relationships/oleObject" Target="embeddings/oleObject299.bin"/><Relationship Id="rId1051" Type="http://schemas.openxmlformats.org/officeDocument/2006/relationships/oleObject" Target="embeddings/oleObject576.bin"/><Relationship Id="rId1149" Type="http://schemas.openxmlformats.org/officeDocument/2006/relationships/oleObject" Target="embeddings/oleObject626.bin"/><Relationship Id="rId1356" Type="http://schemas.openxmlformats.org/officeDocument/2006/relationships/image" Target="media/image613.emf"/><Relationship Id="rId158" Type="http://schemas.openxmlformats.org/officeDocument/2006/relationships/oleObject" Target="embeddings/oleObject88.bin"/><Relationship Id="rId726" Type="http://schemas.openxmlformats.org/officeDocument/2006/relationships/oleObject" Target="embeddings/oleObject403.bin"/><Relationship Id="rId933" Type="http://schemas.openxmlformats.org/officeDocument/2006/relationships/image" Target="media/image412.wmf"/><Relationship Id="rId1009" Type="http://schemas.openxmlformats.org/officeDocument/2006/relationships/oleObject" Target="embeddings/oleObject555.bin"/><Relationship Id="rId1563" Type="http://schemas.openxmlformats.org/officeDocument/2006/relationships/image" Target="media/image714.wmf"/><Relationship Id="rId62" Type="http://schemas.openxmlformats.org/officeDocument/2006/relationships/image" Target="media/image30.wmf"/><Relationship Id="rId365" Type="http://schemas.openxmlformats.org/officeDocument/2006/relationships/oleObject" Target="embeddings/oleObject222.bin"/><Relationship Id="rId572" Type="http://schemas.openxmlformats.org/officeDocument/2006/relationships/image" Target="media/image240.wmf"/><Relationship Id="rId1216" Type="http://schemas.openxmlformats.org/officeDocument/2006/relationships/image" Target="media/image550.wmf"/><Relationship Id="rId1423" Type="http://schemas.openxmlformats.org/officeDocument/2006/relationships/image" Target="media/image644.wmf"/><Relationship Id="rId225" Type="http://schemas.openxmlformats.org/officeDocument/2006/relationships/image" Target="media/image82.wmf"/><Relationship Id="rId432" Type="http://schemas.openxmlformats.org/officeDocument/2006/relationships/oleObject" Target="embeddings/oleObject255.bin"/><Relationship Id="rId877" Type="http://schemas.openxmlformats.org/officeDocument/2006/relationships/image" Target="media/image384.wmf"/><Relationship Id="rId1062" Type="http://schemas.openxmlformats.org/officeDocument/2006/relationships/image" Target="media/image474.wmf"/><Relationship Id="rId737" Type="http://schemas.openxmlformats.org/officeDocument/2006/relationships/oleObject" Target="embeddings/oleObject409.bin"/><Relationship Id="rId944" Type="http://schemas.openxmlformats.org/officeDocument/2006/relationships/oleObject" Target="embeddings/oleObject520.bin"/><Relationship Id="rId1367" Type="http://schemas.openxmlformats.org/officeDocument/2006/relationships/oleObject" Target="embeddings/oleObject743.bin"/><Relationship Id="rId73" Type="http://schemas.openxmlformats.org/officeDocument/2006/relationships/oleObject" Target="embeddings/oleObject31.bin"/><Relationship Id="rId169" Type="http://schemas.openxmlformats.org/officeDocument/2006/relationships/oleObject" Target="embeddings/oleObject99.bin"/><Relationship Id="rId376" Type="http://schemas.openxmlformats.org/officeDocument/2006/relationships/image" Target="media/image142.wmf"/><Relationship Id="rId583" Type="http://schemas.openxmlformats.org/officeDocument/2006/relationships/oleObject" Target="embeddings/oleObject331.bin"/><Relationship Id="rId790" Type="http://schemas.openxmlformats.org/officeDocument/2006/relationships/oleObject" Target="embeddings/oleObject435.bin"/><Relationship Id="rId804" Type="http://schemas.openxmlformats.org/officeDocument/2006/relationships/oleObject" Target="embeddings/oleObject442.bin"/><Relationship Id="rId1227" Type="http://schemas.openxmlformats.org/officeDocument/2006/relationships/oleObject" Target="embeddings/oleObject665.bin"/><Relationship Id="rId1434" Type="http://schemas.openxmlformats.org/officeDocument/2006/relationships/oleObject" Target="embeddings/oleObject777.bin"/><Relationship Id="rId4" Type="http://schemas.openxmlformats.org/officeDocument/2006/relationships/settings" Target="settings.xml"/><Relationship Id="rId236" Type="http://schemas.openxmlformats.org/officeDocument/2006/relationships/oleObject" Target="embeddings/oleObject145.bin"/><Relationship Id="rId443" Type="http://schemas.openxmlformats.org/officeDocument/2006/relationships/image" Target="media/image176.wmf"/><Relationship Id="rId650" Type="http://schemas.openxmlformats.org/officeDocument/2006/relationships/oleObject" Target="embeddings/oleObject364.bin"/><Relationship Id="rId888" Type="http://schemas.openxmlformats.org/officeDocument/2006/relationships/oleObject" Target="embeddings/oleObject492.bin"/><Relationship Id="rId1073" Type="http://schemas.openxmlformats.org/officeDocument/2006/relationships/image" Target="media/image479.wmf"/><Relationship Id="rId1280" Type="http://schemas.openxmlformats.org/officeDocument/2006/relationships/oleObject" Target="embeddings/oleObject697.bin"/><Relationship Id="rId1501" Type="http://schemas.openxmlformats.org/officeDocument/2006/relationships/image" Target="media/image683.wmf"/><Relationship Id="rId303" Type="http://schemas.openxmlformats.org/officeDocument/2006/relationships/oleObject" Target="embeddings/oleObject191.bin"/><Relationship Id="rId748" Type="http://schemas.openxmlformats.org/officeDocument/2006/relationships/oleObject" Target="embeddings/oleObject414.bin"/><Relationship Id="rId955" Type="http://schemas.openxmlformats.org/officeDocument/2006/relationships/image" Target="media/image423.wmf"/><Relationship Id="rId1140" Type="http://schemas.openxmlformats.org/officeDocument/2006/relationships/image" Target="media/image512.wmf"/><Relationship Id="rId1378" Type="http://schemas.openxmlformats.org/officeDocument/2006/relationships/image" Target="media/image621.wmf"/><Relationship Id="rId84" Type="http://schemas.openxmlformats.org/officeDocument/2006/relationships/image" Target="media/image41.wmf"/><Relationship Id="rId387" Type="http://schemas.openxmlformats.org/officeDocument/2006/relationships/oleObject" Target="embeddings/oleObject233.bin"/><Relationship Id="rId510" Type="http://schemas.openxmlformats.org/officeDocument/2006/relationships/image" Target="media/image209.wmf"/><Relationship Id="rId594" Type="http://schemas.openxmlformats.org/officeDocument/2006/relationships/image" Target="media/image251.wmf"/><Relationship Id="rId608" Type="http://schemas.openxmlformats.org/officeDocument/2006/relationships/image" Target="media/image258.wmf"/><Relationship Id="rId815" Type="http://schemas.openxmlformats.org/officeDocument/2006/relationships/oleObject" Target="embeddings/oleObject453.bin"/><Relationship Id="rId1238" Type="http://schemas.openxmlformats.org/officeDocument/2006/relationships/oleObject" Target="embeddings/oleObject675.bin"/><Relationship Id="rId1445" Type="http://schemas.openxmlformats.org/officeDocument/2006/relationships/image" Target="media/image655.wmf"/><Relationship Id="rId247" Type="http://schemas.openxmlformats.org/officeDocument/2006/relationships/oleObject" Target="embeddings/oleObject156.bin"/><Relationship Id="rId899" Type="http://schemas.openxmlformats.org/officeDocument/2006/relationships/image" Target="media/image395.wmf"/><Relationship Id="rId1000" Type="http://schemas.openxmlformats.org/officeDocument/2006/relationships/image" Target="media/image443.wmf"/><Relationship Id="rId1084" Type="http://schemas.openxmlformats.org/officeDocument/2006/relationships/oleObject" Target="embeddings/oleObject593.bin"/><Relationship Id="rId1305" Type="http://schemas.openxmlformats.org/officeDocument/2006/relationships/image" Target="media/image589.wmf"/><Relationship Id="rId107" Type="http://schemas.openxmlformats.org/officeDocument/2006/relationships/oleObject" Target="embeddings/oleObject48.bin"/><Relationship Id="rId454" Type="http://schemas.openxmlformats.org/officeDocument/2006/relationships/oleObject" Target="embeddings/oleObject266.bin"/><Relationship Id="rId661" Type="http://schemas.openxmlformats.org/officeDocument/2006/relationships/oleObject" Target="embeddings/oleObject370.bin"/><Relationship Id="rId759" Type="http://schemas.openxmlformats.org/officeDocument/2006/relationships/image" Target="media/image333.wmf"/><Relationship Id="rId966" Type="http://schemas.openxmlformats.org/officeDocument/2006/relationships/image" Target="media/image428.wmf"/><Relationship Id="rId1291" Type="http://schemas.openxmlformats.org/officeDocument/2006/relationships/image" Target="media/image582.wmf"/><Relationship Id="rId1389" Type="http://schemas.openxmlformats.org/officeDocument/2006/relationships/image" Target="media/image627.wmf"/><Relationship Id="rId1512" Type="http://schemas.openxmlformats.org/officeDocument/2006/relationships/oleObject" Target="embeddings/oleObject816.bin"/><Relationship Id="rId11" Type="http://schemas.openxmlformats.org/officeDocument/2006/relationships/oleObject" Target="embeddings/oleObject1.bin"/><Relationship Id="rId314" Type="http://schemas.openxmlformats.org/officeDocument/2006/relationships/image" Target="media/image111.wmf"/><Relationship Id="rId398" Type="http://schemas.openxmlformats.org/officeDocument/2006/relationships/oleObject" Target="embeddings/oleObject238.bin"/><Relationship Id="rId521" Type="http://schemas.openxmlformats.org/officeDocument/2006/relationships/oleObject" Target="embeddings/oleObject300.bin"/><Relationship Id="rId619" Type="http://schemas.openxmlformats.org/officeDocument/2006/relationships/image" Target="media/image264.wmf"/><Relationship Id="rId1151" Type="http://schemas.openxmlformats.org/officeDocument/2006/relationships/oleObject" Target="embeddings/oleObject627.bin"/><Relationship Id="rId1249" Type="http://schemas.openxmlformats.org/officeDocument/2006/relationships/image" Target="media/image561.wmf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90.bin"/><Relationship Id="rId826" Type="http://schemas.openxmlformats.org/officeDocument/2006/relationships/oleObject" Target="embeddings/oleObject461.bin"/><Relationship Id="rId1011" Type="http://schemas.openxmlformats.org/officeDocument/2006/relationships/oleObject" Target="embeddings/oleObject556.bin"/><Relationship Id="rId1109" Type="http://schemas.openxmlformats.org/officeDocument/2006/relationships/image" Target="media/image497.wmf"/><Relationship Id="rId1456" Type="http://schemas.openxmlformats.org/officeDocument/2006/relationships/oleObject" Target="embeddings/oleObject788.bin"/><Relationship Id="rId258" Type="http://schemas.openxmlformats.org/officeDocument/2006/relationships/image" Target="media/image89.wmf"/><Relationship Id="rId465" Type="http://schemas.openxmlformats.org/officeDocument/2006/relationships/image" Target="media/image187.wmf"/><Relationship Id="rId672" Type="http://schemas.openxmlformats.org/officeDocument/2006/relationships/image" Target="media/image290.wmf"/><Relationship Id="rId1095" Type="http://schemas.openxmlformats.org/officeDocument/2006/relationships/image" Target="media/image490.wmf"/><Relationship Id="rId1316" Type="http://schemas.openxmlformats.org/officeDocument/2006/relationships/oleObject" Target="embeddings/oleObject715.bin"/><Relationship Id="rId1523" Type="http://schemas.openxmlformats.org/officeDocument/2006/relationships/image" Target="media/image694.wmf"/><Relationship Id="rId22" Type="http://schemas.openxmlformats.org/officeDocument/2006/relationships/image" Target="media/image9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202.bin"/><Relationship Id="rId532" Type="http://schemas.openxmlformats.org/officeDocument/2006/relationships/image" Target="media/image220.wmf"/><Relationship Id="rId977" Type="http://schemas.openxmlformats.org/officeDocument/2006/relationships/oleObject" Target="embeddings/oleObject537.bin"/><Relationship Id="rId1162" Type="http://schemas.openxmlformats.org/officeDocument/2006/relationships/image" Target="media/image523.wmf"/><Relationship Id="rId171" Type="http://schemas.openxmlformats.org/officeDocument/2006/relationships/oleObject" Target="embeddings/oleObject101.bin"/><Relationship Id="rId837" Type="http://schemas.openxmlformats.org/officeDocument/2006/relationships/image" Target="media/image364.wmf"/><Relationship Id="rId1022" Type="http://schemas.openxmlformats.org/officeDocument/2006/relationships/image" Target="media/image454.wmf"/><Relationship Id="rId1467" Type="http://schemas.openxmlformats.org/officeDocument/2006/relationships/image" Target="media/image666.wmf"/><Relationship Id="rId269" Type="http://schemas.openxmlformats.org/officeDocument/2006/relationships/oleObject" Target="embeddings/oleObject168.bin"/><Relationship Id="rId476" Type="http://schemas.openxmlformats.org/officeDocument/2006/relationships/oleObject" Target="embeddings/oleObject277.bin"/><Relationship Id="rId683" Type="http://schemas.openxmlformats.org/officeDocument/2006/relationships/oleObject" Target="embeddings/oleObject381.bin"/><Relationship Id="rId890" Type="http://schemas.openxmlformats.org/officeDocument/2006/relationships/oleObject" Target="embeddings/oleObject493.bin"/><Relationship Id="rId904" Type="http://schemas.openxmlformats.org/officeDocument/2006/relationships/oleObject" Target="embeddings/oleObject500.bin"/><Relationship Id="rId1327" Type="http://schemas.openxmlformats.org/officeDocument/2006/relationships/oleObject" Target="embeddings/oleObject721.bin"/><Relationship Id="rId1534" Type="http://schemas.openxmlformats.org/officeDocument/2006/relationships/oleObject" Target="embeddings/oleObject827.bin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59.bin"/><Relationship Id="rId336" Type="http://schemas.openxmlformats.org/officeDocument/2006/relationships/image" Target="media/image122.wmf"/><Relationship Id="rId543" Type="http://schemas.openxmlformats.org/officeDocument/2006/relationships/image" Target="media/image226.wmf"/><Relationship Id="rId988" Type="http://schemas.openxmlformats.org/officeDocument/2006/relationships/image" Target="media/image437.wmf"/><Relationship Id="rId1173" Type="http://schemas.openxmlformats.org/officeDocument/2006/relationships/oleObject" Target="embeddings/oleObject638.bin"/><Relationship Id="rId1380" Type="http://schemas.openxmlformats.org/officeDocument/2006/relationships/image" Target="media/image622.wmf"/><Relationship Id="rId182" Type="http://schemas.openxmlformats.org/officeDocument/2006/relationships/oleObject" Target="embeddings/oleObject112.bin"/><Relationship Id="rId403" Type="http://schemas.openxmlformats.org/officeDocument/2006/relationships/image" Target="media/image156.wmf"/><Relationship Id="rId750" Type="http://schemas.openxmlformats.org/officeDocument/2006/relationships/oleObject" Target="embeddings/oleObject415.bin"/><Relationship Id="rId848" Type="http://schemas.openxmlformats.org/officeDocument/2006/relationships/oleObject" Target="embeddings/oleObject472.bin"/><Relationship Id="rId1033" Type="http://schemas.openxmlformats.org/officeDocument/2006/relationships/oleObject" Target="embeddings/oleObject567.bin"/><Relationship Id="rId1478" Type="http://schemas.openxmlformats.org/officeDocument/2006/relationships/oleObject" Target="embeddings/oleObject799.bin"/><Relationship Id="rId487" Type="http://schemas.openxmlformats.org/officeDocument/2006/relationships/image" Target="media/image198.wmf"/><Relationship Id="rId610" Type="http://schemas.openxmlformats.org/officeDocument/2006/relationships/image" Target="media/image259.wmf"/><Relationship Id="rId694" Type="http://schemas.openxmlformats.org/officeDocument/2006/relationships/image" Target="media/image301.wmf"/><Relationship Id="rId708" Type="http://schemas.openxmlformats.org/officeDocument/2006/relationships/oleObject" Target="embeddings/oleObject394.bin"/><Relationship Id="rId915" Type="http://schemas.openxmlformats.org/officeDocument/2006/relationships/image" Target="media/image403.wmf"/><Relationship Id="rId1240" Type="http://schemas.openxmlformats.org/officeDocument/2006/relationships/oleObject" Target="embeddings/oleObject677.bin"/><Relationship Id="rId1338" Type="http://schemas.openxmlformats.org/officeDocument/2006/relationships/image" Target="media/image605.wmf"/><Relationship Id="rId1545" Type="http://schemas.openxmlformats.org/officeDocument/2006/relationships/image" Target="media/image705.wmf"/><Relationship Id="rId347" Type="http://schemas.openxmlformats.org/officeDocument/2006/relationships/oleObject" Target="embeddings/oleObject213.bin"/><Relationship Id="rId999" Type="http://schemas.openxmlformats.org/officeDocument/2006/relationships/oleObject" Target="embeddings/oleObject550.bin"/><Relationship Id="rId1100" Type="http://schemas.openxmlformats.org/officeDocument/2006/relationships/oleObject" Target="embeddings/oleObject601.bin"/><Relationship Id="rId1184" Type="http://schemas.openxmlformats.org/officeDocument/2006/relationships/image" Target="media/image534.wmf"/><Relationship Id="rId1405" Type="http://schemas.openxmlformats.org/officeDocument/2006/relationships/image" Target="media/image635.wmf"/><Relationship Id="rId44" Type="http://schemas.openxmlformats.org/officeDocument/2006/relationships/image" Target="media/image20.png"/><Relationship Id="rId554" Type="http://schemas.openxmlformats.org/officeDocument/2006/relationships/oleObject" Target="embeddings/oleObject316.bin"/><Relationship Id="rId761" Type="http://schemas.openxmlformats.org/officeDocument/2006/relationships/image" Target="media/image334.wmf"/><Relationship Id="rId859" Type="http://schemas.openxmlformats.org/officeDocument/2006/relationships/image" Target="media/image375.wmf"/><Relationship Id="rId1391" Type="http://schemas.openxmlformats.org/officeDocument/2006/relationships/image" Target="media/image628.wmf"/><Relationship Id="rId1489" Type="http://schemas.openxmlformats.org/officeDocument/2006/relationships/image" Target="media/image677.wmf"/><Relationship Id="rId193" Type="http://schemas.openxmlformats.org/officeDocument/2006/relationships/image" Target="media/image66.wmf"/><Relationship Id="rId207" Type="http://schemas.openxmlformats.org/officeDocument/2006/relationships/image" Target="media/image73.wmf"/><Relationship Id="rId414" Type="http://schemas.openxmlformats.org/officeDocument/2006/relationships/oleObject" Target="embeddings/oleObject246.bin"/><Relationship Id="rId498" Type="http://schemas.openxmlformats.org/officeDocument/2006/relationships/image" Target="media/image203.wmf"/><Relationship Id="rId621" Type="http://schemas.openxmlformats.org/officeDocument/2006/relationships/image" Target="media/image265.wmf"/><Relationship Id="rId1044" Type="http://schemas.openxmlformats.org/officeDocument/2006/relationships/image" Target="media/image465.wmf"/><Relationship Id="rId1251" Type="http://schemas.openxmlformats.org/officeDocument/2006/relationships/image" Target="media/image562.wmf"/><Relationship Id="rId1349" Type="http://schemas.openxmlformats.org/officeDocument/2006/relationships/oleObject" Target="embeddings/oleObject732.bin"/><Relationship Id="rId260" Type="http://schemas.openxmlformats.org/officeDocument/2006/relationships/image" Target="media/image90.wmf"/><Relationship Id="rId719" Type="http://schemas.openxmlformats.org/officeDocument/2006/relationships/image" Target="media/image313.wmf"/><Relationship Id="rId926" Type="http://schemas.openxmlformats.org/officeDocument/2006/relationships/oleObject" Target="embeddings/oleObject511.bin"/><Relationship Id="rId1111" Type="http://schemas.openxmlformats.org/officeDocument/2006/relationships/image" Target="media/image498.wmf"/><Relationship Id="rId1556" Type="http://schemas.openxmlformats.org/officeDocument/2006/relationships/oleObject" Target="embeddings/oleObject838.bin"/><Relationship Id="rId55" Type="http://schemas.openxmlformats.org/officeDocument/2006/relationships/image" Target="media/image26.wmf"/><Relationship Id="rId120" Type="http://schemas.openxmlformats.org/officeDocument/2006/relationships/image" Target="media/image59.wmf"/><Relationship Id="rId358" Type="http://schemas.openxmlformats.org/officeDocument/2006/relationships/image" Target="media/image133.wmf"/><Relationship Id="rId565" Type="http://schemas.openxmlformats.org/officeDocument/2006/relationships/oleObject" Target="embeddings/oleObject322.bin"/><Relationship Id="rId772" Type="http://schemas.openxmlformats.org/officeDocument/2006/relationships/oleObject" Target="embeddings/oleObject426.bin"/><Relationship Id="rId1195" Type="http://schemas.openxmlformats.org/officeDocument/2006/relationships/oleObject" Target="embeddings/oleObject649.bin"/><Relationship Id="rId1209" Type="http://schemas.openxmlformats.org/officeDocument/2006/relationships/oleObject" Target="embeddings/oleObject656.bin"/><Relationship Id="rId1416" Type="http://schemas.openxmlformats.org/officeDocument/2006/relationships/oleObject" Target="embeddings/oleObject768.bin"/><Relationship Id="rId218" Type="http://schemas.openxmlformats.org/officeDocument/2006/relationships/oleObject" Target="embeddings/oleObject133.bin"/><Relationship Id="rId425" Type="http://schemas.openxmlformats.org/officeDocument/2006/relationships/image" Target="media/image167.wmf"/><Relationship Id="rId632" Type="http://schemas.openxmlformats.org/officeDocument/2006/relationships/oleObject" Target="embeddings/oleObject355.bin"/><Relationship Id="rId1055" Type="http://schemas.openxmlformats.org/officeDocument/2006/relationships/oleObject" Target="embeddings/oleObject578.bin"/><Relationship Id="rId1262" Type="http://schemas.openxmlformats.org/officeDocument/2006/relationships/oleObject" Target="embeddings/oleObject688.bin"/><Relationship Id="rId271" Type="http://schemas.openxmlformats.org/officeDocument/2006/relationships/oleObject" Target="embeddings/oleObject169.bin"/><Relationship Id="rId937" Type="http://schemas.openxmlformats.org/officeDocument/2006/relationships/image" Target="media/image414.wmf"/><Relationship Id="rId1122" Type="http://schemas.openxmlformats.org/officeDocument/2006/relationships/image" Target="media/image503.wmf"/><Relationship Id="rId1567" Type="http://schemas.openxmlformats.org/officeDocument/2006/relationships/header" Target="header1.xml"/><Relationship Id="rId66" Type="http://schemas.openxmlformats.org/officeDocument/2006/relationships/image" Target="media/image32.wmf"/><Relationship Id="rId131" Type="http://schemas.openxmlformats.org/officeDocument/2006/relationships/oleObject" Target="embeddings/oleObject61.bin"/><Relationship Id="rId369" Type="http://schemas.openxmlformats.org/officeDocument/2006/relationships/oleObject" Target="embeddings/oleObject224.bin"/><Relationship Id="rId576" Type="http://schemas.openxmlformats.org/officeDocument/2006/relationships/image" Target="media/image242.wmf"/><Relationship Id="rId783" Type="http://schemas.openxmlformats.org/officeDocument/2006/relationships/image" Target="media/image345.wmf"/><Relationship Id="rId990" Type="http://schemas.openxmlformats.org/officeDocument/2006/relationships/image" Target="media/image438.wmf"/><Relationship Id="rId1427" Type="http://schemas.openxmlformats.org/officeDocument/2006/relationships/image" Target="media/image646.wmf"/><Relationship Id="rId229" Type="http://schemas.openxmlformats.org/officeDocument/2006/relationships/oleObject" Target="embeddings/oleObject138.bin"/><Relationship Id="rId436" Type="http://schemas.openxmlformats.org/officeDocument/2006/relationships/oleObject" Target="embeddings/oleObject257.bin"/><Relationship Id="rId643" Type="http://schemas.openxmlformats.org/officeDocument/2006/relationships/image" Target="media/image276.wmf"/><Relationship Id="rId1066" Type="http://schemas.openxmlformats.org/officeDocument/2006/relationships/image" Target="media/image476.wmf"/><Relationship Id="rId1273" Type="http://schemas.openxmlformats.org/officeDocument/2006/relationships/image" Target="media/image573.wmf"/><Relationship Id="rId1480" Type="http://schemas.openxmlformats.org/officeDocument/2006/relationships/oleObject" Target="embeddings/oleObject800.bin"/><Relationship Id="rId850" Type="http://schemas.openxmlformats.org/officeDocument/2006/relationships/oleObject" Target="embeddings/oleObject473.bin"/><Relationship Id="rId948" Type="http://schemas.openxmlformats.org/officeDocument/2006/relationships/oleObject" Target="embeddings/oleObject522.bin"/><Relationship Id="rId1133" Type="http://schemas.openxmlformats.org/officeDocument/2006/relationships/oleObject" Target="embeddings/oleObject618.bin"/><Relationship Id="rId77" Type="http://schemas.openxmlformats.org/officeDocument/2006/relationships/oleObject" Target="embeddings/oleObject33.bin"/><Relationship Id="rId282" Type="http://schemas.openxmlformats.org/officeDocument/2006/relationships/oleObject" Target="embeddings/oleObject179.bin"/><Relationship Id="rId503" Type="http://schemas.openxmlformats.org/officeDocument/2006/relationships/oleObject" Target="embeddings/oleObject291.bin"/><Relationship Id="rId587" Type="http://schemas.openxmlformats.org/officeDocument/2006/relationships/oleObject" Target="embeddings/oleObject333.bin"/><Relationship Id="rId710" Type="http://schemas.openxmlformats.org/officeDocument/2006/relationships/oleObject" Target="embeddings/oleObject395.bin"/><Relationship Id="rId808" Type="http://schemas.openxmlformats.org/officeDocument/2006/relationships/oleObject" Target="embeddings/oleObject446.bin"/><Relationship Id="rId1340" Type="http://schemas.openxmlformats.org/officeDocument/2006/relationships/image" Target="media/image606.wmf"/><Relationship Id="rId1438" Type="http://schemas.openxmlformats.org/officeDocument/2006/relationships/oleObject" Target="embeddings/oleObject779.bin"/><Relationship Id="rId8" Type="http://schemas.openxmlformats.org/officeDocument/2006/relationships/image" Target="media/image1.gif"/><Relationship Id="rId142" Type="http://schemas.openxmlformats.org/officeDocument/2006/relationships/oleObject" Target="embeddings/oleObject72.bin"/><Relationship Id="rId447" Type="http://schemas.openxmlformats.org/officeDocument/2006/relationships/image" Target="media/image178.wmf"/><Relationship Id="rId794" Type="http://schemas.openxmlformats.org/officeDocument/2006/relationships/oleObject" Target="embeddings/oleObject437.bin"/><Relationship Id="rId1077" Type="http://schemas.openxmlformats.org/officeDocument/2006/relationships/image" Target="media/image481.wmf"/><Relationship Id="rId1200" Type="http://schemas.openxmlformats.org/officeDocument/2006/relationships/image" Target="media/image542.wmf"/><Relationship Id="rId654" Type="http://schemas.openxmlformats.org/officeDocument/2006/relationships/image" Target="media/image281.wmf"/><Relationship Id="rId861" Type="http://schemas.openxmlformats.org/officeDocument/2006/relationships/image" Target="media/image376.wmf"/><Relationship Id="rId959" Type="http://schemas.openxmlformats.org/officeDocument/2006/relationships/image" Target="media/image425.wmf"/><Relationship Id="rId1284" Type="http://schemas.openxmlformats.org/officeDocument/2006/relationships/oleObject" Target="embeddings/oleObject699.bin"/><Relationship Id="rId1491" Type="http://schemas.openxmlformats.org/officeDocument/2006/relationships/image" Target="media/image678.wmf"/><Relationship Id="rId1505" Type="http://schemas.openxmlformats.org/officeDocument/2006/relationships/image" Target="media/image685.wmf"/><Relationship Id="rId293" Type="http://schemas.openxmlformats.org/officeDocument/2006/relationships/image" Target="media/image101.wmf"/><Relationship Id="rId307" Type="http://schemas.openxmlformats.org/officeDocument/2006/relationships/oleObject" Target="embeddings/oleObject193.bin"/><Relationship Id="rId514" Type="http://schemas.openxmlformats.org/officeDocument/2006/relationships/image" Target="media/image211.wmf"/><Relationship Id="rId721" Type="http://schemas.openxmlformats.org/officeDocument/2006/relationships/image" Target="media/image314.wmf"/><Relationship Id="rId1144" Type="http://schemas.openxmlformats.org/officeDocument/2006/relationships/image" Target="media/image514.wmf"/><Relationship Id="rId1351" Type="http://schemas.openxmlformats.org/officeDocument/2006/relationships/oleObject" Target="embeddings/oleObject733.bin"/><Relationship Id="rId1449" Type="http://schemas.openxmlformats.org/officeDocument/2006/relationships/image" Target="media/image657.wmf"/><Relationship Id="rId88" Type="http://schemas.openxmlformats.org/officeDocument/2006/relationships/image" Target="media/image43.wmf"/><Relationship Id="rId153" Type="http://schemas.openxmlformats.org/officeDocument/2006/relationships/oleObject" Target="embeddings/oleObject83.bin"/><Relationship Id="rId360" Type="http://schemas.openxmlformats.org/officeDocument/2006/relationships/image" Target="media/image134.wmf"/><Relationship Id="rId598" Type="http://schemas.openxmlformats.org/officeDocument/2006/relationships/image" Target="media/image253.wmf"/><Relationship Id="rId819" Type="http://schemas.openxmlformats.org/officeDocument/2006/relationships/oleObject" Target="embeddings/oleObject457.bin"/><Relationship Id="rId1004" Type="http://schemas.openxmlformats.org/officeDocument/2006/relationships/image" Target="media/image445.wmf"/><Relationship Id="rId1211" Type="http://schemas.openxmlformats.org/officeDocument/2006/relationships/oleObject" Target="embeddings/oleObject657.bin"/><Relationship Id="rId220" Type="http://schemas.openxmlformats.org/officeDocument/2006/relationships/oleObject" Target="embeddings/oleObject134.bin"/><Relationship Id="rId458" Type="http://schemas.openxmlformats.org/officeDocument/2006/relationships/oleObject" Target="embeddings/oleObject268.bin"/><Relationship Id="rId665" Type="http://schemas.openxmlformats.org/officeDocument/2006/relationships/oleObject" Target="embeddings/oleObject372.bin"/><Relationship Id="rId872" Type="http://schemas.openxmlformats.org/officeDocument/2006/relationships/oleObject" Target="embeddings/oleObject484.bin"/><Relationship Id="rId1088" Type="http://schemas.openxmlformats.org/officeDocument/2006/relationships/oleObject" Target="embeddings/oleObject595.bin"/><Relationship Id="rId1295" Type="http://schemas.openxmlformats.org/officeDocument/2006/relationships/image" Target="media/image584.wmf"/><Relationship Id="rId1309" Type="http://schemas.openxmlformats.org/officeDocument/2006/relationships/image" Target="media/image591.wmf"/><Relationship Id="rId1516" Type="http://schemas.openxmlformats.org/officeDocument/2006/relationships/oleObject" Target="embeddings/oleObject818.bin"/><Relationship Id="rId15" Type="http://schemas.openxmlformats.org/officeDocument/2006/relationships/oleObject" Target="embeddings/oleObject3.bin"/><Relationship Id="rId318" Type="http://schemas.openxmlformats.org/officeDocument/2006/relationships/image" Target="media/image113.wmf"/><Relationship Id="rId525" Type="http://schemas.openxmlformats.org/officeDocument/2006/relationships/oleObject" Target="embeddings/oleObject302.bin"/><Relationship Id="rId732" Type="http://schemas.openxmlformats.org/officeDocument/2006/relationships/oleObject" Target="embeddings/oleObject406.bin"/><Relationship Id="rId1155" Type="http://schemas.openxmlformats.org/officeDocument/2006/relationships/oleObject" Target="embeddings/oleObject629.bin"/><Relationship Id="rId1362" Type="http://schemas.openxmlformats.org/officeDocument/2006/relationships/image" Target="media/image615.wmf"/><Relationship Id="rId99" Type="http://schemas.openxmlformats.org/officeDocument/2006/relationships/oleObject" Target="embeddings/oleObject44.bin"/><Relationship Id="rId164" Type="http://schemas.openxmlformats.org/officeDocument/2006/relationships/oleObject" Target="embeddings/oleObject94.bin"/><Relationship Id="rId371" Type="http://schemas.openxmlformats.org/officeDocument/2006/relationships/oleObject" Target="embeddings/oleObject225.bin"/><Relationship Id="rId1015" Type="http://schemas.openxmlformats.org/officeDocument/2006/relationships/oleObject" Target="embeddings/oleObject558.bin"/><Relationship Id="rId1222" Type="http://schemas.openxmlformats.org/officeDocument/2006/relationships/image" Target="media/image553.wmf"/><Relationship Id="rId469" Type="http://schemas.openxmlformats.org/officeDocument/2006/relationships/image" Target="media/image189.wmf"/><Relationship Id="rId676" Type="http://schemas.openxmlformats.org/officeDocument/2006/relationships/image" Target="media/image292.wmf"/><Relationship Id="rId883" Type="http://schemas.openxmlformats.org/officeDocument/2006/relationships/image" Target="media/image387.wmf"/><Relationship Id="rId1099" Type="http://schemas.openxmlformats.org/officeDocument/2006/relationships/image" Target="media/image492.wmf"/><Relationship Id="rId1527" Type="http://schemas.openxmlformats.org/officeDocument/2006/relationships/image" Target="media/image696.wmf"/><Relationship Id="rId26" Type="http://schemas.openxmlformats.org/officeDocument/2006/relationships/image" Target="media/image11.wmf"/><Relationship Id="rId231" Type="http://schemas.openxmlformats.org/officeDocument/2006/relationships/oleObject" Target="embeddings/oleObject140.bin"/><Relationship Id="rId329" Type="http://schemas.openxmlformats.org/officeDocument/2006/relationships/oleObject" Target="embeddings/oleObject204.bin"/><Relationship Id="rId536" Type="http://schemas.openxmlformats.org/officeDocument/2006/relationships/oleObject" Target="embeddings/oleObject307.bin"/><Relationship Id="rId1166" Type="http://schemas.openxmlformats.org/officeDocument/2006/relationships/image" Target="media/image525.wmf"/><Relationship Id="rId1373" Type="http://schemas.openxmlformats.org/officeDocument/2006/relationships/oleObject" Target="embeddings/oleObject747.bin"/><Relationship Id="rId175" Type="http://schemas.openxmlformats.org/officeDocument/2006/relationships/oleObject" Target="embeddings/oleObject105.bin"/><Relationship Id="rId743" Type="http://schemas.openxmlformats.org/officeDocument/2006/relationships/oleObject" Target="embeddings/oleObject412.bin"/><Relationship Id="rId950" Type="http://schemas.openxmlformats.org/officeDocument/2006/relationships/oleObject" Target="embeddings/oleObject523.bin"/><Relationship Id="rId1026" Type="http://schemas.openxmlformats.org/officeDocument/2006/relationships/image" Target="media/image456.wmf"/><Relationship Id="rId382" Type="http://schemas.openxmlformats.org/officeDocument/2006/relationships/image" Target="media/image145.wmf"/><Relationship Id="rId603" Type="http://schemas.openxmlformats.org/officeDocument/2006/relationships/oleObject" Target="embeddings/oleObject341.bin"/><Relationship Id="rId687" Type="http://schemas.openxmlformats.org/officeDocument/2006/relationships/oleObject" Target="embeddings/oleObject383.bin"/><Relationship Id="rId810" Type="http://schemas.openxmlformats.org/officeDocument/2006/relationships/oleObject" Target="embeddings/oleObject448.bin"/><Relationship Id="rId908" Type="http://schemas.openxmlformats.org/officeDocument/2006/relationships/oleObject" Target="embeddings/oleObject502.bin"/><Relationship Id="rId1233" Type="http://schemas.openxmlformats.org/officeDocument/2006/relationships/oleObject" Target="embeddings/oleObject670.bin"/><Relationship Id="rId1440" Type="http://schemas.openxmlformats.org/officeDocument/2006/relationships/oleObject" Target="embeddings/oleObject780.bin"/><Relationship Id="rId1538" Type="http://schemas.openxmlformats.org/officeDocument/2006/relationships/oleObject" Target="embeddings/oleObject829.bin"/><Relationship Id="rId242" Type="http://schemas.openxmlformats.org/officeDocument/2006/relationships/oleObject" Target="embeddings/oleObject151.bin"/><Relationship Id="rId894" Type="http://schemas.openxmlformats.org/officeDocument/2006/relationships/oleObject" Target="embeddings/oleObject495.bin"/><Relationship Id="rId1177" Type="http://schemas.openxmlformats.org/officeDocument/2006/relationships/oleObject" Target="embeddings/oleObject640.bin"/><Relationship Id="rId1300" Type="http://schemas.openxmlformats.org/officeDocument/2006/relationships/oleObject" Target="embeddings/oleObject707.bin"/><Relationship Id="rId37" Type="http://schemas.openxmlformats.org/officeDocument/2006/relationships/oleObject" Target="embeddings/oleObject14.bin"/><Relationship Id="rId102" Type="http://schemas.openxmlformats.org/officeDocument/2006/relationships/image" Target="media/image50.wmf"/><Relationship Id="rId547" Type="http://schemas.openxmlformats.org/officeDocument/2006/relationships/image" Target="media/image228.wmf"/><Relationship Id="rId754" Type="http://schemas.openxmlformats.org/officeDocument/2006/relationships/oleObject" Target="embeddings/oleObject417.bin"/><Relationship Id="rId961" Type="http://schemas.openxmlformats.org/officeDocument/2006/relationships/oleObject" Target="embeddings/oleObject529.bin"/><Relationship Id="rId1384" Type="http://schemas.openxmlformats.org/officeDocument/2006/relationships/image" Target="media/image624.png"/><Relationship Id="rId90" Type="http://schemas.openxmlformats.org/officeDocument/2006/relationships/image" Target="media/image44.wmf"/><Relationship Id="rId186" Type="http://schemas.openxmlformats.org/officeDocument/2006/relationships/oleObject" Target="embeddings/oleObject116.bin"/><Relationship Id="rId393" Type="http://schemas.openxmlformats.org/officeDocument/2006/relationships/image" Target="media/image151.wmf"/><Relationship Id="rId407" Type="http://schemas.openxmlformats.org/officeDocument/2006/relationships/image" Target="media/image158.wmf"/><Relationship Id="rId614" Type="http://schemas.openxmlformats.org/officeDocument/2006/relationships/image" Target="media/image261.emf"/><Relationship Id="rId821" Type="http://schemas.openxmlformats.org/officeDocument/2006/relationships/image" Target="media/image356.wmf"/><Relationship Id="rId1037" Type="http://schemas.openxmlformats.org/officeDocument/2006/relationships/oleObject" Target="embeddings/oleObject569.bin"/><Relationship Id="rId1244" Type="http://schemas.openxmlformats.org/officeDocument/2006/relationships/oleObject" Target="embeddings/oleObject679.bin"/><Relationship Id="rId1451" Type="http://schemas.openxmlformats.org/officeDocument/2006/relationships/image" Target="media/image658.wmf"/><Relationship Id="rId253" Type="http://schemas.openxmlformats.org/officeDocument/2006/relationships/oleObject" Target="embeddings/oleObject160.bin"/><Relationship Id="rId460" Type="http://schemas.openxmlformats.org/officeDocument/2006/relationships/oleObject" Target="embeddings/oleObject269.bin"/><Relationship Id="rId698" Type="http://schemas.openxmlformats.org/officeDocument/2006/relationships/image" Target="media/image303.wmf"/><Relationship Id="rId919" Type="http://schemas.openxmlformats.org/officeDocument/2006/relationships/image" Target="media/image405.wmf"/><Relationship Id="rId1090" Type="http://schemas.openxmlformats.org/officeDocument/2006/relationships/oleObject" Target="embeddings/oleObject596.bin"/><Relationship Id="rId1104" Type="http://schemas.openxmlformats.org/officeDocument/2006/relationships/oleObject" Target="embeddings/oleObject603.bin"/><Relationship Id="rId1311" Type="http://schemas.openxmlformats.org/officeDocument/2006/relationships/image" Target="media/image592.wmf"/><Relationship Id="rId1549" Type="http://schemas.openxmlformats.org/officeDocument/2006/relationships/image" Target="media/image707.wmf"/><Relationship Id="rId48" Type="http://schemas.openxmlformats.org/officeDocument/2006/relationships/oleObject" Target="embeddings/oleObject19.bin"/><Relationship Id="rId113" Type="http://schemas.openxmlformats.org/officeDocument/2006/relationships/oleObject" Target="embeddings/oleObject51.bin"/><Relationship Id="rId320" Type="http://schemas.openxmlformats.org/officeDocument/2006/relationships/image" Target="media/image114.wmf"/><Relationship Id="rId558" Type="http://schemas.openxmlformats.org/officeDocument/2006/relationships/oleObject" Target="embeddings/oleObject318.bin"/><Relationship Id="rId765" Type="http://schemas.openxmlformats.org/officeDocument/2006/relationships/image" Target="media/image336.wmf"/><Relationship Id="rId972" Type="http://schemas.openxmlformats.org/officeDocument/2006/relationships/image" Target="media/image431.wmf"/><Relationship Id="rId1188" Type="http://schemas.openxmlformats.org/officeDocument/2006/relationships/image" Target="media/image536.wmf"/><Relationship Id="rId1395" Type="http://schemas.openxmlformats.org/officeDocument/2006/relationships/image" Target="media/image630.wmf"/><Relationship Id="rId1409" Type="http://schemas.openxmlformats.org/officeDocument/2006/relationships/image" Target="media/image637.wmf"/><Relationship Id="rId197" Type="http://schemas.openxmlformats.org/officeDocument/2006/relationships/image" Target="media/image68.wmf"/><Relationship Id="rId418" Type="http://schemas.openxmlformats.org/officeDocument/2006/relationships/oleObject" Target="embeddings/oleObject248.bin"/><Relationship Id="rId625" Type="http://schemas.openxmlformats.org/officeDocument/2006/relationships/image" Target="media/image267.wmf"/><Relationship Id="rId832" Type="http://schemas.openxmlformats.org/officeDocument/2006/relationships/oleObject" Target="embeddings/oleObject464.bin"/><Relationship Id="rId1048" Type="http://schemas.openxmlformats.org/officeDocument/2006/relationships/image" Target="media/image467.wmf"/><Relationship Id="rId1255" Type="http://schemas.openxmlformats.org/officeDocument/2006/relationships/image" Target="media/image564.wmf"/><Relationship Id="rId1462" Type="http://schemas.openxmlformats.org/officeDocument/2006/relationships/oleObject" Target="embeddings/oleObject791.bin"/><Relationship Id="rId264" Type="http://schemas.openxmlformats.org/officeDocument/2006/relationships/image" Target="media/image92.wmf"/><Relationship Id="rId471" Type="http://schemas.openxmlformats.org/officeDocument/2006/relationships/image" Target="media/image190.wmf"/><Relationship Id="rId1115" Type="http://schemas.openxmlformats.org/officeDocument/2006/relationships/image" Target="media/image500.wmf"/><Relationship Id="rId1322" Type="http://schemas.openxmlformats.org/officeDocument/2006/relationships/image" Target="media/image597.wmf"/><Relationship Id="rId59" Type="http://schemas.openxmlformats.org/officeDocument/2006/relationships/image" Target="media/image28.png"/><Relationship Id="rId124" Type="http://schemas.openxmlformats.org/officeDocument/2006/relationships/image" Target="media/image61.wmf"/><Relationship Id="rId569" Type="http://schemas.openxmlformats.org/officeDocument/2006/relationships/oleObject" Target="embeddings/oleObject324.bin"/><Relationship Id="rId776" Type="http://schemas.openxmlformats.org/officeDocument/2006/relationships/oleObject" Target="embeddings/oleObject428.bin"/><Relationship Id="rId983" Type="http://schemas.openxmlformats.org/officeDocument/2006/relationships/oleObject" Target="embeddings/oleObject542.bin"/><Relationship Id="rId1199" Type="http://schemas.openxmlformats.org/officeDocument/2006/relationships/oleObject" Target="embeddings/oleObject651.bin"/><Relationship Id="rId331" Type="http://schemas.openxmlformats.org/officeDocument/2006/relationships/oleObject" Target="embeddings/oleObject205.bin"/><Relationship Id="rId429" Type="http://schemas.openxmlformats.org/officeDocument/2006/relationships/image" Target="media/image169.wmf"/><Relationship Id="rId636" Type="http://schemas.openxmlformats.org/officeDocument/2006/relationships/oleObject" Target="embeddings/oleObject357.bin"/><Relationship Id="rId1059" Type="http://schemas.openxmlformats.org/officeDocument/2006/relationships/oleObject" Target="embeddings/oleObject580.bin"/><Relationship Id="rId1266" Type="http://schemas.openxmlformats.org/officeDocument/2006/relationships/oleObject" Target="embeddings/oleObject690.bin"/><Relationship Id="rId1473" Type="http://schemas.openxmlformats.org/officeDocument/2006/relationships/image" Target="media/image669.wmf"/><Relationship Id="rId843" Type="http://schemas.openxmlformats.org/officeDocument/2006/relationships/image" Target="media/image367.wmf"/><Relationship Id="rId1126" Type="http://schemas.openxmlformats.org/officeDocument/2006/relationships/image" Target="media/image505.wmf"/><Relationship Id="rId275" Type="http://schemas.openxmlformats.org/officeDocument/2006/relationships/oleObject" Target="embeddings/oleObject172.bin"/><Relationship Id="rId482" Type="http://schemas.openxmlformats.org/officeDocument/2006/relationships/oleObject" Target="embeddings/oleObject280.bin"/><Relationship Id="rId703" Type="http://schemas.openxmlformats.org/officeDocument/2006/relationships/oleObject" Target="embeddings/oleObject391.bin"/><Relationship Id="rId910" Type="http://schemas.openxmlformats.org/officeDocument/2006/relationships/oleObject" Target="embeddings/oleObject503.bin"/><Relationship Id="rId1333" Type="http://schemas.openxmlformats.org/officeDocument/2006/relationships/oleObject" Target="embeddings/oleObject724.bin"/><Relationship Id="rId1540" Type="http://schemas.openxmlformats.org/officeDocument/2006/relationships/oleObject" Target="embeddings/oleObject830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25.wmf"/><Relationship Id="rId787" Type="http://schemas.openxmlformats.org/officeDocument/2006/relationships/image" Target="media/image347.wmf"/><Relationship Id="rId994" Type="http://schemas.openxmlformats.org/officeDocument/2006/relationships/image" Target="media/image440.wmf"/><Relationship Id="rId1400" Type="http://schemas.openxmlformats.org/officeDocument/2006/relationships/oleObject" Target="embeddings/oleObject760.bin"/><Relationship Id="rId202" Type="http://schemas.openxmlformats.org/officeDocument/2006/relationships/oleObject" Target="embeddings/oleObject125.bin"/><Relationship Id="rId647" Type="http://schemas.openxmlformats.org/officeDocument/2006/relationships/image" Target="media/image278.wmf"/><Relationship Id="rId854" Type="http://schemas.openxmlformats.org/officeDocument/2006/relationships/oleObject" Target="embeddings/oleObject475.bin"/><Relationship Id="rId1277" Type="http://schemas.openxmlformats.org/officeDocument/2006/relationships/image" Target="media/image575.wmf"/><Relationship Id="rId1484" Type="http://schemas.openxmlformats.org/officeDocument/2006/relationships/oleObject" Target="embeddings/oleObject802.bin"/><Relationship Id="rId286" Type="http://schemas.openxmlformats.org/officeDocument/2006/relationships/image" Target="media/image97.gif"/><Relationship Id="rId493" Type="http://schemas.openxmlformats.org/officeDocument/2006/relationships/oleObject" Target="embeddings/oleObject286.bin"/><Relationship Id="rId507" Type="http://schemas.openxmlformats.org/officeDocument/2006/relationships/oleObject" Target="embeddings/oleObject293.bin"/><Relationship Id="rId714" Type="http://schemas.openxmlformats.org/officeDocument/2006/relationships/oleObject" Target="embeddings/oleObject397.bin"/><Relationship Id="rId921" Type="http://schemas.openxmlformats.org/officeDocument/2006/relationships/image" Target="media/image406.wmf"/><Relationship Id="rId1137" Type="http://schemas.openxmlformats.org/officeDocument/2006/relationships/oleObject" Target="embeddings/oleObject620.bin"/><Relationship Id="rId1344" Type="http://schemas.openxmlformats.org/officeDocument/2006/relationships/image" Target="media/image608.wmf"/><Relationship Id="rId1551" Type="http://schemas.openxmlformats.org/officeDocument/2006/relationships/image" Target="media/image708.wmf"/><Relationship Id="rId50" Type="http://schemas.openxmlformats.org/officeDocument/2006/relationships/oleObject" Target="embeddings/oleObject20.bin"/><Relationship Id="rId146" Type="http://schemas.openxmlformats.org/officeDocument/2006/relationships/oleObject" Target="embeddings/oleObject76.bin"/><Relationship Id="rId353" Type="http://schemas.openxmlformats.org/officeDocument/2006/relationships/oleObject" Target="embeddings/oleObject216.bin"/><Relationship Id="rId560" Type="http://schemas.openxmlformats.org/officeDocument/2006/relationships/oleObject" Target="embeddings/oleObject319.bin"/><Relationship Id="rId798" Type="http://schemas.openxmlformats.org/officeDocument/2006/relationships/oleObject" Target="embeddings/oleObject439.bin"/><Relationship Id="rId1190" Type="http://schemas.openxmlformats.org/officeDocument/2006/relationships/image" Target="media/image537.wmf"/><Relationship Id="rId1204" Type="http://schemas.openxmlformats.org/officeDocument/2006/relationships/image" Target="media/image544.wmf"/><Relationship Id="rId1411" Type="http://schemas.openxmlformats.org/officeDocument/2006/relationships/image" Target="media/image638.wmf"/><Relationship Id="rId213" Type="http://schemas.openxmlformats.org/officeDocument/2006/relationships/image" Target="media/image76.wmf"/><Relationship Id="rId420" Type="http://schemas.openxmlformats.org/officeDocument/2006/relationships/oleObject" Target="embeddings/oleObject249.bin"/><Relationship Id="rId658" Type="http://schemas.openxmlformats.org/officeDocument/2006/relationships/image" Target="media/image283.wmf"/><Relationship Id="rId865" Type="http://schemas.openxmlformats.org/officeDocument/2006/relationships/image" Target="media/image378.wmf"/><Relationship Id="rId1050" Type="http://schemas.openxmlformats.org/officeDocument/2006/relationships/image" Target="media/image468.wmf"/><Relationship Id="rId1288" Type="http://schemas.openxmlformats.org/officeDocument/2006/relationships/oleObject" Target="embeddings/oleObject701.bin"/><Relationship Id="rId1495" Type="http://schemas.openxmlformats.org/officeDocument/2006/relationships/image" Target="media/image680.wmf"/><Relationship Id="rId1509" Type="http://schemas.openxmlformats.org/officeDocument/2006/relationships/image" Target="media/image687.wmf"/><Relationship Id="rId297" Type="http://schemas.openxmlformats.org/officeDocument/2006/relationships/image" Target="media/image103.wmf"/><Relationship Id="rId518" Type="http://schemas.openxmlformats.org/officeDocument/2006/relationships/image" Target="media/image213.wmf"/><Relationship Id="rId725" Type="http://schemas.openxmlformats.org/officeDocument/2006/relationships/image" Target="media/image316.wmf"/><Relationship Id="rId932" Type="http://schemas.openxmlformats.org/officeDocument/2006/relationships/oleObject" Target="embeddings/oleObject514.bin"/><Relationship Id="rId1148" Type="http://schemas.openxmlformats.org/officeDocument/2006/relationships/image" Target="media/image516.wmf"/><Relationship Id="rId1355" Type="http://schemas.openxmlformats.org/officeDocument/2006/relationships/oleObject" Target="embeddings/oleObject736.bin"/><Relationship Id="rId1562" Type="http://schemas.openxmlformats.org/officeDocument/2006/relationships/oleObject" Target="embeddings/oleObject841.bin"/><Relationship Id="rId157" Type="http://schemas.openxmlformats.org/officeDocument/2006/relationships/oleObject" Target="embeddings/oleObject87.bin"/><Relationship Id="rId364" Type="http://schemas.openxmlformats.org/officeDocument/2006/relationships/image" Target="media/image136.wmf"/><Relationship Id="rId1008" Type="http://schemas.openxmlformats.org/officeDocument/2006/relationships/image" Target="media/image447.wmf"/><Relationship Id="rId1215" Type="http://schemas.openxmlformats.org/officeDocument/2006/relationships/oleObject" Target="embeddings/oleObject659.bin"/><Relationship Id="rId1422" Type="http://schemas.openxmlformats.org/officeDocument/2006/relationships/oleObject" Target="embeddings/oleObject771.bin"/><Relationship Id="rId61" Type="http://schemas.openxmlformats.org/officeDocument/2006/relationships/oleObject" Target="embeddings/oleObject25.bin"/><Relationship Id="rId571" Type="http://schemas.openxmlformats.org/officeDocument/2006/relationships/oleObject" Target="embeddings/oleObject325.bin"/><Relationship Id="rId669" Type="http://schemas.openxmlformats.org/officeDocument/2006/relationships/oleObject" Target="embeddings/oleObject374.bin"/><Relationship Id="rId876" Type="http://schemas.openxmlformats.org/officeDocument/2006/relationships/oleObject" Target="embeddings/oleObject486.bin"/><Relationship Id="rId1299" Type="http://schemas.openxmlformats.org/officeDocument/2006/relationships/image" Target="media/image586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36.bin"/><Relationship Id="rId431" Type="http://schemas.openxmlformats.org/officeDocument/2006/relationships/image" Target="media/image170.wmf"/><Relationship Id="rId529" Type="http://schemas.openxmlformats.org/officeDocument/2006/relationships/oleObject" Target="embeddings/oleObject304.bin"/><Relationship Id="rId736" Type="http://schemas.openxmlformats.org/officeDocument/2006/relationships/image" Target="media/image321.wmf"/><Relationship Id="rId1061" Type="http://schemas.openxmlformats.org/officeDocument/2006/relationships/oleObject" Target="embeddings/oleObject581.bin"/><Relationship Id="rId1159" Type="http://schemas.openxmlformats.org/officeDocument/2006/relationships/oleObject" Target="embeddings/oleObject631.bin"/><Relationship Id="rId1366" Type="http://schemas.openxmlformats.org/officeDocument/2006/relationships/oleObject" Target="embeddings/oleObject742.bin"/><Relationship Id="rId168" Type="http://schemas.openxmlformats.org/officeDocument/2006/relationships/oleObject" Target="embeddings/oleObject98.bin"/><Relationship Id="rId943" Type="http://schemas.openxmlformats.org/officeDocument/2006/relationships/image" Target="media/image417.wmf"/><Relationship Id="rId1019" Type="http://schemas.openxmlformats.org/officeDocument/2006/relationships/oleObject" Target="embeddings/oleObject560.bin"/><Relationship Id="rId72" Type="http://schemas.openxmlformats.org/officeDocument/2006/relationships/image" Target="media/image35.wmf"/><Relationship Id="rId375" Type="http://schemas.openxmlformats.org/officeDocument/2006/relationships/oleObject" Target="embeddings/oleObject227.bin"/><Relationship Id="rId582" Type="http://schemas.openxmlformats.org/officeDocument/2006/relationships/image" Target="media/image245.wmf"/><Relationship Id="rId803" Type="http://schemas.openxmlformats.org/officeDocument/2006/relationships/image" Target="media/image355.wmf"/><Relationship Id="rId1226" Type="http://schemas.openxmlformats.org/officeDocument/2006/relationships/image" Target="media/image555.wmf"/><Relationship Id="rId1433" Type="http://schemas.openxmlformats.org/officeDocument/2006/relationships/image" Target="media/image649.wmf"/><Relationship Id="rId3" Type="http://schemas.openxmlformats.org/officeDocument/2006/relationships/styles" Target="styles.xml"/><Relationship Id="rId235" Type="http://schemas.openxmlformats.org/officeDocument/2006/relationships/oleObject" Target="embeddings/oleObject144.bin"/><Relationship Id="rId442" Type="http://schemas.openxmlformats.org/officeDocument/2006/relationships/oleObject" Target="embeddings/oleObject260.bin"/><Relationship Id="rId887" Type="http://schemas.openxmlformats.org/officeDocument/2006/relationships/image" Target="media/image389.wmf"/><Relationship Id="rId1072" Type="http://schemas.openxmlformats.org/officeDocument/2006/relationships/oleObject" Target="embeddings/oleObject587.bin"/><Relationship Id="rId1500" Type="http://schemas.openxmlformats.org/officeDocument/2006/relationships/oleObject" Target="embeddings/oleObject810.bin"/><Relationship Id="rId302" Type="http://schemas.openxmlformats.org/officeDocument/2006/relationships/image" Target="media/image105.wmf"/><Relationship Id="rId747" Type="http://schemas.openxmlformats.org/officeDocument/2006/relationships/image" Target="media/image327.wmf"/><Relationship Id="rId954" Type="http://schemas.openxmlformats.org/officeDocument/2006/relationships/oleObject" Target="embeddings/oleObject525.bin"/><Relationship Id="rId1377" Type="http://schemas.openxmlformats.org/officeDocument/2006/relationships/oleObject" Target="embeddings/oleObject749.bin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109.bin"/><Relationship Id="rId386" Type="http://schemas.openxmlformats.org/officeDocument/2006/relationships/image" Target="media/image147.wmf"/><Relationship Id="rId593" Type="http://schemas.openxmlformats.org/officeDocument/2006/relationships/oleObject" Target="embeddings/oleObject336.bin"/><Relationship Id="rId607" Type="http://schemas.openxmlformats.org/officeDocument/2006/relationships/oleObject" Target="embeddings/oleObject343.bin"/><Relationship Id="rId814" Type="http://schemas.openxmlformats.org/officeDocument/2006/relationships/oleObject" Target="embeddings/oleObject452.bin"/><Relationship Id="rId1237" Type="http://schemas.openxmlformats.org/officeDocument/2006/relationships/oleObject" Target="embeddings/oleObject674.bin"/><Relationship Id="rId1444" Type="http://schemas.openxmlformats.org/officeDocument/2006/relationships/oleObject" Target="embeddings/oleObject782.bin"/><Relationship Id="rId246" Type="http://schemas.openxmlformats.org/officeDocument/2006/relationships/oleObject" Target="embeddings/oleObject155.bin"/><Relationship Id="rId453" Type="http://schemas.openxmlformats.org/officeDocument/2006/relationships/image" Target="media/image181.wmf"/><Relationship Id="rId660" Type="http://schemas.openxmlformats.org/officeDocument/2006/relationships/image" Target="media/image284.wmf"/><Relationship Id="rId898" Type="http://schemas.openxmlformats.org/officeDocument/2006/relationships/oleObject" Target="embeddings/oleObject497.bin"/><Relationship Id="rId1083" Type="http://schemas.openxmlformats.org/officeDocument/2006/relationships/image" Target="media/image484.wmf"/><Relationship Id="rId1290" Type="http://schemas.openxmlformats.org/officeDocument/2006/relationships/oleObject" Target="embeddings/oleObject702.bin"/><Relationship Id="rId1304" Type="http://schemas.openxmlformats.org/officeDocument/2006/relationships/oleObject" Target="embeddings/oleObject709.bin"/><Relationship Id="rId1511" Type="http://schemas.openxmlformats.org/officeDocument/2006/relationships/image" Target="media/image688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96.bin"/><Relationship Id="rId758" Type="http://schemas.openxmlformats.org/officeDocument/2006/relationships/oleObject" Target="embeddings/oleObject419.bin"/><Relationship Id="rId965" Type="http://schemas.openxmlformats.org/officeDocument/2006/relationships/oleObject" Target="embeddings/oleObject531.bin"/><Relationship Id="rId1150" Type="http://schemas.openxmlformats.org/officeDocument/2006/relationships/image" Target="media/image517.wmf"/><Relationship Id="rId1388" Type="http://schemas.openxmlformats.org/officeDocument/2006/relationships/oleObject" Target="embeddings/oleObject754.bin"/><Relationship Id="rId10" Type="http://schemas.openxmlformats.org/officeDocument/2006/relationships/image" Target="media/image3.wmf"/><Relationship Id="rId94" Type="http://schemas.openxmlformats.org/officeDocument/2006/relationships/image" Target="media/image46.wmf"/><Relationship Id="rId397" Type="http://schemas.openxmlformats.org/officeDocument/2006/relationships/image" Target="media/image153.wmf"/><Relationship Id="rId520" Type="http://schemas.openxmlformats.org/officeDocument/2006/relationships/image" Target="media/image214.wmf"/><Relationship Id="rId618" Type="http://schemas.openxmlformats.org/officeDocument/2006/relationships/oleObject" Target="embeddings/oleObject348.bin"/><Relationship Id="rId825" Type="http://schemas.openxmlformats.org/officeDocument/2006/relationships/image" Target="media/image358.wmf"/><Relationship Id="rId1248" Type="http://schemas.openxmlformats.org/officeDocument/2006/relationships/oleObject" Target="embeddings/oleObject681.bin"/><Relationship Id="rId1455" Type="http://schemas.openxmlformats.org/officeDocument/2006/relationships/image" Target="media/image660.wmf"/><Relationship Id="rId257" Type="http://schemas.openxmlformats.org/officeDocument/2006/relationships/oleObject" Target="embeddings/oleObject162.bin"/><Relationship Id="rId464" Type="http://schemas.openxmlformats.org/officeDocument/2006/relationships/oleObject" Target="embeddings/oleObject271.bin"/><Relationship Id="rId1010" Type="http://schemas.openxmlformats.org/officeDocument/2006/relationships/image" Target="media/image448.wmf"/><Relationship Id="rId1094" Type="http://schemas.openxmlformats.org/officeDocument/2006/relationships/oleObject" Target="embeddings/oleObject598.bin"/><Relationship Id="rId1108" Type="http://schemas.openxmlformats.org/officeDocument/2006/relationships/oleObject" Target="embeddings/oleObject605.bin"/><Relationship Id="rId1315" Type="http://schemas.openxmlformats.org/officeDocument/2006/relationships/image" Target="media/image594.wmf"/><Relationship Id="rId117" Type="http://schemas.openxmlformats.org/officeDocument/2006/relationships/oleObject" Target="embeddings/oleObject53.bin"/><Relationship Id="rId671" Type="http://schemas.openxmlformats.org/officeDocument/2006/relationships/oleObject" Target="embeddings/oleObject375.bin"/><Relationship Id="rId769" Type="http://schemas.openxmlformats.org/officeDocument/2006/relationships/image" Target="media/image338.wmf"/><Relationship Id="rId976" Type="http://schemas.openxmlformats.org/officeDocument/2006/relationships/image" Target="media/image433.wmf"/><Relationship Id="rId1399" Type="http://schemas.openxmlformats.org/officeDocument/2006/relationships/image" Target="media/image632.wmf"/><Relationship Id="rId324" Type="http://schemas.openxmlformats.org/officeDocument/2006/relationships/image" Target="media/image116.wmf"/><Relationship Id="rId531" Type="http://schemas.openxmlformats.org/officeDocument/2006/relationships/oleObject" Target="embeddings/oleObject305.bin"/><Relationship Id="rId629" Type="http://schemas.openxmlformats.org/officeDocument/2006/relationships/image" Target="media/image269.wmf"/><Relationship Id="rId1161" Type="http://schemas.openxmlformats.org/officeDocument/2006/relationships/oleObject" Target="embeddings/oleObject632.bin"/><Relationship Id="rId1259" Type="http://schemas.openxmlformats.org/officeDocument/2006/relationships/image" Target="media/image566.wmf"/><Relationship Id="rId1466" Type="http://schemas.openxmlformats.org/officeDocument/2006/relationships/oleObject" Target="embeddings/oleObject793.bin"/><Relationship Id="rId836" Type="http://schemas.openxmlformats.org/officeDocument/2006/relationships/oleObject" Target="embeddings/oleObject466.bin"/><Relationship Id="rId1021" Type="http://schemas.openxmlformats.org/officeDocument/2006/relationships/oleObject" Target="embeddings/oleObject561.bin"/><Relationship Id="rId1119" Type="http://schemas.openxmlformats.org/officeDocument/2006/relationships/oleObject" Target="embeddings/oleObject611.bin"/><Relationship Id="rId903" Type="http://schemas.openxmlformats.org/officeDocument/2006/relationships/image" Target="media/image397.wmf"/><Relationship Id="rId1326" Type="http://schemas.openxmlformats.org/officeDocument/2006/relationships/image" Target="media/image599.wmf"/><Relationship Id="rId1533" Type="http://schemas.openxmlformats.org/officeDocument/2006/relationships/image" Target="media/image699.wmf"/><Relationship Id="rId32" Type="http://schemas.openxmlformats.org/officeDocument/2006/relationships/image" Target="media/image14.wmf"/><Relationship Id="rId181" Type="http://schemas.openxmlformats.org/officeDocument/2006/relationships/oleObject" Target="embeddings/oleObject111.bin"/><Relationship Id="rId279" Type="http://schemas.openxmlformats.org/officeDocument/2006/relationships/oleObject" Target="embeddings/oleObject176.bin"/><Relationship Id="rId486" Type="http://schemas.openxmlformats.org/officeDocument/2006/relationships/oleObject" Target="embeddings/oleObject282.bin"/><Relationship Id="rId693" Type="http://schemas.openxmlformats.org/officeDocument/2006/relationships/oleObject" Target="embeddings/oleObject386.bin"/><Relationship Id="rId139" Type="http://schemas.openxmlformats.org/officeDocument/2006/relationships/oleObject" Target="embeddings/oleObject69.bin"/><Relationship Id="rId346" Type="http://schemas.openxmlformats.org/officeDocument/2006/relationships/image" Target="media/image127.wmf"/><Relationship Id="rId553" Type="http://schemas.openxmlformats.org/officeDocument/2006/relationships/image" Target="media/image231.wmf"/><Relationship Id="rId760" Type="http://schemas.openxmlformats.org/officeDocument/2006/relationships/oleObject" Target="embeddings/oleObject420.bin"/><Relationship Id="rId998" Type="http://schemas.openxmlformats.org/officeDocument/2006/relationships/image" Target="media/image442.wmf"/><Relationship Id="rId1183" Type="http://schemas.openxmlformats.org/officeDocument/2006/relationships/oleObject" Target="embeddings/oleObject643.bin"/><Relationship Id="rId1390" Type="http://schemas.openxmlformats.org/officeDocument/2006/relationships/oleObject" Target="embeddings/oleObject755.bin"/><Relationship Id="rId206" Type="http://schemas.openxmlformats.org/officeDocument/2006/relationships/oleObject" Target="embeddings/oleObject127.bin"/><Relationship Id="rId413" Type="http://schemas.openxmlformats.org/officeDocument/2006/relationships/image" Target="media/image161.wmf"/><Relationship Id="rId858" Type="http://schemas.openxmlformats.org/officeDocument/2006/relationships/oleObject" Target="embeddings/oleObject477.bin"/><Relationship Id="rId1043" Type="http://schemas.openxmlformats.org/officeDocument/2006/relationships/oleObject" Target="embeddings/oleObject572.bin"/><Relationship Id="rId1488" Type="http://schemas.openxmlformats.org/officeDocument/2006/relationships/oleObject" Target="embeddings/oleObject804.bin"/><Relationship Id="rId620" Type="http://schemas.openxmlformats.org/officeDocument/2006/relationships/oleObject" Target="embeddings/oleObject349.bin"/><Relationship Id="rId718" Type="http://schemas.openxmlformats.org/officeDocument/2006/relationships/oleObject" Target="embeddings/oleObject399.bin"/><Relationship Id="rId925" Type="http://schemas.openxmlformats.org/officeDocument/2006/relationships/image" Target="media/image408.wmf"/><Relationship Id="rId1250" Type="http://schemas.openxmlformats.org/officeDocument/2006/relationships/oleObject" Target="embeddings/oleObject682.bin"/><Relationship Id="rId1348" Type="http://schemas.openxmlformats.org/officeDocument/2006/relationships/image" Target="media/image610.wmf"/><Relationship Id="rId1555" Type="http://schemas.openxmlformats.org/officeDocument/2006/relationships/image" Target="media/image710.wmf"/><Relationship Id="rId1110" Type="http://schemas.openxmlformats.org/officeDocument/2006/relationships/oleObject" Target="embeddings/oleObject606.bin"/><Relationship Id="rId1208" Type="http://schemas.openxmlformats.org/officeDocument/2006/relationships/image" Target="media/image546.wmf"/><Relationship Id="rId1415" Type="http://schemas.openxmlformats.org/officeDocument/2006/relationships/image" Target="media/image640.wmf"/><Relationship Id="rId54" Type="http://schemas.openxmlformats.org/officeDocument/2006/relationships/oleObject" Target="embeddings/oleObject22.bin"/><Relationship Id="rId270" Type="http://schemas.openxmlformats.org/officeDocument/2006/relationships/image" Target="media/image95.wmf"/><Relationship Id="rId130" Type="http://schemas.openxmlformats.org/officeDocument/2006/relationships/oleObject" Target="embeddings/oleObject60.bin"/><Relationship Id="rId368" Type="http://schemas.openxmlformats.org/officeDocument/2006/relationships/image" Target="media/image138.wmf"/><Relationship Id="rId575" Type="http://schemas.openxmlformats.org/officeDocument/2006/relationships/oleObject" Target="embeddings/oleObject327.bin"/><Relationship Id="rId782" Type="http://schemas.openxmlformats.org/officeDocument/2006/relationships/oleObject" Target="embeddings/oleObject431.bin"/><Relationship Id="rId228" Type="http://schemas.openxmlformats.org/officeDocument/2006/relationships/image" Target="media/image84.wmf"/><Relationship Id="rId435" Type="http://schemas.openxmlformats.org/officeDocument/2006/relationships/image" Target="media/image172.wmf"/><Relationship Id="rId642" Type="http://schemas.openxmlformats.org/officeDocument/2006/relationships/oleObject" Target="embeddings/oleObject360.bin"/><Relationship Id="rId1065" Type="http://schemas.openxmlformats.org/officeDocument/2006/relationships/oleObject" Target="embeddings/oleObject583.bin"/><Relationship Id="rId1272" Type="http://schemas.openxmlformats.org/officeDocument/2006/relationships/oleObject" Target="embeddings/oleObject693.bin"/><Relationship Id="rId502" Type="http://schemas.openxmlformats.org/officeDocument/2006/relationships/image" Target="media/image205.wmf"/><Relationship Id="rId947" Type="http://schemas.openxmlformats.org/officeDocument/2006/relationships/image" Target="media/image419.wmf"/><Relationship Id="rId1132" Type="http://schemas.openxmlformats.org/officeDocument/2006/relationships/image" Target="media/image508.wmf"/><Relationship Id="rId76" Type="http://schemas.openxmlformats.org/officeDocument/2006/relationships/image" Target="media/image37.wmf"/><Relationship Id="rId807" Type="http://schemas.openxmlformats.org/officeDocument/2006/relationships/oleObject" Target="embeddings/oleObject445.bin"/><Relationship Id="rId1437" Type="http://schemas.openxmlformats.org/officeDocument/2006/relationships/image" Target="media/image651.wmf"/><Relationship Id="rId1504" Type="http://schemas.openxmlformats.org/officeDocument/2006/relationships/oleObject" Target="embeddings/oleObject812.bin"/><Relationship Id="rId292" Type="http://schemas.openxmlformats.org/officeDocument/2006/relationships/oleObject" Target="embeddings/oleObject185.bin"/><Relationship Id="rId597" Type="http://schemas.openxmlformats.org/officeDocument/2006/relationships/oleObject" Target="embeddings/oleObject338.bin"/><Relationship Id="rId152" Type="http://schemas.openxmlformats.org/officeDocument/2006/relationships/oleObject" Target="embeddings/oleObject82.bin"/><Relationship Id="rId457" Type="http://schemas.openxmlformats.org/officeDocument/2006/relationships/image" Target="media/image183.wmf"/><Relationship Id="rId1087" Type="http://schemas.openxmlformats.org/officeDocument/2006/relationships/image" Target="media/image486.wmf"/><Relationship Id="rId1294" Type="http://schemas.openxmlformats.org/officeDocument/2006/relationships/oleObject" Target="embeddings/oleObject704.bin"/><Relationship Id="rId664" Type="http://schemas.openxmlformats.org/officeDocument/2006/relationships/image" Target="media/image286.wmf"/><Relationship Id="rId871" Type="http://schemas.openxmlformats.org/officeDocument/2006/relationships/image" Target="media/image381.wmf"/><Relationship Id="rId969" Type="http://schemas.openxmlformats.org/officeDocument/2006/relationships/oleObject" Target="embeddings/oleObject533.bin"/><Relationship Id="rId317" Type="http://schemas.openxmlformats.org/officeDocument/2006/relationships/oleObject" Target="embeddings/oleObject198.bin"/><Relationship Id="rId524" Type="http://schemas.openxmlformats.org/officeDocument/2006/relationships/image" Target="media/image216.wmf"/><Relationship Id="rId731" Type="http://schemas.openxmlformats.org/officeDocument/2006/relationships/image" Target="media/image319.wmf"/><Relationship Id="rId1154" Type="http://schemas.openxmlformats.org/officeDocument/2006/relationships/image" Target="media/image519.wmf"/><Relationship Id="rId1361" Type="http://schemas.openxmlformats.org/officeDocument/2006/relationships/oleObject" Target="embeddings/oleObject739.bin"/><Relationship Id="rId1459" Type="http://schemas.openxmlformats.org/officeDocument/2006/relationships/image" Target="media/image662.wmf"/><Relationship Id="rId98" Type="http://schemas.openxmlformats.org/officeDocument/2006/relationships/image" Target="media/image48.wmf"/><Relationship Id="rId829" Type="http://schemas.openxmlformats.org/officeDocument/2006/relationships/image" Target="media/image360.wmf"/><Relationship Id="rId1014" Type="http://schemas.openxmlformats.org/officeDocument/2006/relationships/image" Target="media/image450.wmf"/><Relationship Id="rId1221" Type="http://schemas.openxmlformats.org/officeDocument/2006/relationships/oleObject" Target="embeddings/oleObject662.bin"/><Relationship Id="rId1319" Type="http://schemas.openxmlformats.org/officeDocument/2006/relationships/oleObject" Target="embeddings/oleObject717.bin"/><Relationship Id="rId1526" Type="http://schemas.openxmlformats.org/officeDocument/2006/relationships/oleObject" Target="embeddings/oleObject823.bin"/><Relationship Id="rId25" Type="http://schemas.openxmlformats.org/officeDocument/2006/relationships/oleObject" Target="embeddings/oleObject8.bin"/><Relationship Id="rId174" Type="http://schemas.openxmlformats.org/officeDocument/2006/relationships/oleObject" Target="embeddings/oleObject104.bin"/><Relationship Id="rId381" Type="http://schemas.openxmlformats.org/officeDocument/2006/relationships/oleObject" Target="embeddings/oleObject230.bin"/><Relationship Id="rId241" Type="http://schemas.openxmlformats.org/officeDocument/2006/relationships/oleObject" Target="embeddings/oleObject150.bin"/><Relationship Id="rId479" Type="http://schemas.openxmlformats.org/officeDocument/2006/relationships/image" Target="media/image194.wmf"/><Relationship Id="rId686" Type="http://schemas.openxmlformats.org/officeDocument/2006/relationships/image" Target="media/image297.wmf"/><Relationship Id="rId893" Type="http://schemas.openxmlformats.org/officeDocument/2006/relationships/image" Target="media/image392.wmf"/><Relationship Id="rId339" Type="http://schemas.openxmlformats.org/officeDocument/2006/relationships/oleObject" Target="embeddings/oleObject209.bin"/><Relationship Id="rId546" Type="http://schemas.openxmlformats.org/officeDocument/2006/relationships/oleObject" Target="embeddings/oleObject312.bin"/><Relationship Id="rId753" Type="http://schemas.openxmlformats.org/officeDocument/2006/relationships/image" Target="media/image330.wmf"/><Relationship Id="rId1176" Type="http://schemas.openxmlformats.org/officeDocument/2006/relationships/image" Target="media/image530.wmf"/><Relationship Id="rId1383" Type="http://schemas.openxmlformats.org/officeDocument/2006/relationships/oleObject" Target="embeddings/oleObject752.bin"/><Relationship Id="rId101" Type="http://schemas.openxmlformats.org/officeDocument/2006/relationships/oleObject" Target="embeddings/oleObject45.bin"/><Relationship Id="rId406" Type="http://schemas.openxmlformats.org/officeDocument/2006/relationships/oleObject" Target="embeddings/oleObject242.bin"/><Relationship Id="rId960" Type="http://schemas.openxmlformats.org/officeDocument/2006/relationships/oleObject" Target="embeddings/oleObject528.bin"/><Relationship Id="rId1036" Type="http://schemas.openxmlformats.org/officeDocument/2006/relationships/image" Target="media/image461.wmf"/><Relationship Id="rId1243" Type="http://schemas.openxmlformats.org/officeDocument/2006/relationships/image" Target="media/image558.wmf"/><Relationship Id="rId613" Type="http://schemas.openxmlformats.org/officeDocument/2006/relationships/oleObject" Target="embeddings/oleObject346.bin"/><Relationship Id="rId820" Type="http://schemas.openxmlformats.org/officeDocument/2006/relationships/oleObject" Target="embeddings/oleObject458.bin"/><Relationship Id="rId918" Type="http://schemas.openxmlformats.org/officeDocument/2006/relationships/oleObject" Target="embeddings/oleObject507.bin"/><Relationship Id="rId1450" Type="http://schemas.openxmlformats.org/officeDocument/2006/relationships/oleObject" Target="embeddings/oleObject785.bin"/><Relationship Id="rId1548" Type="http://schemas.openxmlformats.org/officeDocument/2006/relationships/oleObject" Target="embeddings/oleObject834.bin"/><Relationship Id="rId1103" Type="http://schemas.openxmlformats.org/officeDocument/2006/relationships/image" Target="media/image494.wmf"/><Relationship Id="rId1310" Type="http://schemas.openxmlformats.org/officeDocument/2006/relationships/oleObject" Target="embeddings/oleObject712.bin"/><Relationship Id="rId1408" Type="http://schemas.openxmlformats.org/officeDocument/2006/relationships/oleObject" Target="embeddings/oleObject764.bin"/><Relationship Id="rId47" Type="http://schemas.openxmlformats.org/officeDocument/2006/relationships/image" Target="media/image22.wmf"/><Relationship Id="rId196" Type="http://schemas.openxmlformats.org/officeDocument/2006/relationships/oleObject" Target="embeddings/oleObject122.bin"/><Relationship Id="rId263" Type="http://schemas.openxmlformats.org/officeDocument/2006/relationships/oleObject" Target="embeddings/oleObject165.bin"/><Relationship Id="rId470" Type="http://schemas.openxmlformats.org/officeDocument/2006/relationships/oleObject" Target="embeddings/oleObject274.bin"/><Relationship Id="rId123" Type="http://schemas.openxmlformats.org/officeDocument/2006/relationships/oleObject" Target="embeddings/oleObject56.bin"/><Relationship Id="rId330" Type="http://schemas.openxmlformats.org/officeDocument/2006/relationships/image" Target="media/image119.wmf"/><Relationship Id="rId568" Type="http://schemas.openxmlformats.org/officeDocument/2006/relationships/image" Target="media/image238.wmf"/><Relationship Id="rId775" Type="http://schemas.openxmlformats.org/officeDocument/2006/relationships/image" Target="media/image341.wmf"/><Relationship Id="rId982" Type="http://schemas.openxmlformats.org/officeDocument/2006/relationships/oleObject" Target="embeddings/oleObject541.bin"/><Relationship Id="rId1198" Type="http://schemas.openxmlformats.org/officeDocument/2006/relationships/image" Target="media/image541.wmf"/><Relationship Id="rId428" Type="http://schemas.openxmlformats.org/officeDocument/2006/relationships/oleObject" Target="embeddings/oleObject253.bin"/><Relationship Id="rId635" Type="http://schemas.openxmlformats.org/officeDocument/2006/relationships/image" Target="media/image272.wmf"/><Relationship Id="rId842" Type="http://schemas.openxmlformats.org/officeDocument/2006/relationships/oleObject" Target="embeddings/oleObject469.bin"/><Relationship Id="rId1058" Type="http://schemas.openxmlformats.org/officeDocument/2006/relationships/image" Target="media/image472.wmf"/><Relationship Id="rId1265" Type="http://schemas.openxmlformats.org/officeDocument/2006/relationships/image" Target="media/image569.wmf"/><Relationship Id="rId1472" Type="http://schemas.openxmlformats.org/officeDocument/2006/relationships/oleObject" Target="embeddings/oleObject796.bin"/><Relationship Id="rId702" Type="http://schemas.openxmlformats.org/officeDocument/2006/relationships/image" Target="media/image305.wmf"/><Relationship Id="rId1125" Type="http://schemas.openxmlformats.org/officeDocument/2006/relationships/oleObject" Target="embeddings/oleObject614.bin"/><Relationship Id="rId1332" Type="http://schemas.openxmlformats.org/officeDocument/2006/relationships/image" Target="media/image602.wmf"/><Relationship Id="rId69" Type="http://schemas.openxmlformats.org/officeDocument/2006/relationships/oleObject" Target="embeddings/oleObject29.bin"/><Relationship Id="rId285" Type="http://schemas.openxmlformats.org/officeDocument/2006/relationships/oleObject" Target="embeddings/oleObject182.bin"/><Relationship Id="rId492" Type="http://schemas.openxmlformats.org/officeDocument/2006/relationships/image" Target="media/image200.wmf"/><Relationship Id="rId797" Type="http://schemas.openxmlformats.org/officeDocument/2006/relationships/image" Target="media/image352.wmf"/><Relationship Id="rId145" Type="http://schemas.openxmlformats.org/officeDocument/2006/relationships/oleObject" Target="embeddings/oleObject75.bin"/><Relationship Id="rId352" Type="http://schemas.openxmlformats.org/officeDocument/2006/relationships/image" Target="media/image130.wmf"/><Relationship Id="rId1287" Type="http://schemas.openxmlformats.org/officeDocument/2006/relationships/image" Target="media/image580.wmf"/><Relationship Id="rId212" Type="http://schemas.openxmlformats.org/officeDocument/2006/relationships/oleObject" Target="embeddings/oleObject130.bin"/><Relationship Id="rId657" Type="http://schemas.openxmlformats.org/officeDocument/2006/relationships/oleObject" Target="embeddings/oleObject368.bin"/><Relationship Id="rId864" Type="http://schemas.openxmlformats.org/officeDocument/2006/relationships/oleObject" Target="embeddings/oleObject480.bin"/><Relationship Id="rId1494" Type="http://schemas.openxmlformats.org/officeDocument/2006/relationships/oleObject" Target="embeddings/oleObject807.bin"/><Relationship Id="rId517" Type="http://schemas.openxmlformats.org/officeDocument/2006/relationships/oleObject" Target="embeddings/oleObject298.bin"/><Relationship Id="rId724" Type="http://schemas.openxmlformats.org/officeDocument/2006/relationships/oleObject" Target="embeddings/oleObject402.bin"/><Relationship Id="rId931" Type="http://schemas.openxmlformats.org/officeDocument/2006/relationships/image" Target="media/image411.wmf"/><Relationship Id="rId1147" Type="http://schemas.openxmlformats.org/officeDocument/2006/relationships/oleObject" Target="embeddings/oleObject625.bin"/><Relationship Id="rId1354" Type="http://schemas.openxmlformats.org/officeDocument/2006/relationships/image" Target="media/image612.wmf"/><Relationship Id="rId1561" Type="http://schemas.openxmlformats.org/officeDocument/2006/relationships/image" Target="media/image713.wmf"/><Relationship Id="rId60" Type="http://schemas.openxmlformats.org/officeDocument/2006/relationships/image" Target="media/image29.wmf"/><Relationship Id="rId1007" Type="http://schemas.openxmlformats.org/officeDocument/2006/relationships/oleObject" Target="embeddings/oleObject554.bin"/><Relationship Id="rId1214" Type="http://schemas.openxmlformats.org/officeDocument/2006/relationships/image" Target="media/image549.wmf"/><Relationship Id="rId1421" Type="http://schemas.openxmlformats.org/officeDocument/2006/relationships/image" Target="media/image643.wmf"/><Relationship Id="rId1519" Type="http://schemas.openxmlformats.org/officeDocument/2006/relationships/image" Target="media/image692.wmf"/><Relationship Id="rId18" Type="http://schemas.openxmlformats.org/officeDocument/2006/relationships/image" Target="media/image7.wmf"/><Relationship Id="rId167" Type="http://schemas.openxmlformats.org/officeDocument/2006/relationships/oleObject" Target="embeddings/oleObject97.bin"/><Relationship Id="rId374" Type="http://schemas.openxmlformats.org/officeDocument/2006/relationships/image" Target="media/image141.wmf"/><Relationship Id="rId581" Type="http://schemas.openxmlformats.org/officeDocument/2006/relationships/oleObject" Target="embeddings/oleObject330.bin"/><Relationship Id="rId234" Type="http://schemas.openxmlformats.org/officeDocument/2006/relationships/oleObject" Target="embeddings/oleObject143.bin"/><Relationship Id="rId679" Type="http://schemas.openxmlformats.org/officeDocument/2006/relationships/oleObject" Target="embeddings/oleObject379.bin"/><Relationship Id="rId886" Type="http://schemas.openxmlformats.org/officeDocument/2006/relationships/oleObject" Target="embeddings/oleObject491.bin"/><Relationship Id="rId2" Type="http://schemas.openxmlformats.org/officeDocument/2006/relationships/numbering" Target="numbering.xml"/><Relationship Id="rId441" Type="http://schemas.openxmlformats.org/officeDocument/2006/relationships/image" Target="media/image175.wmf"/><Relationship Id="rId539" Type="http://schemas.openxmlformats.org/officeDocument/2006/relationships/image" Target="media/image224.wmf"/><Relationship Id="rId746" Type="http://schemas.openxmlformats.org/officeDocument/2006/relationships/image" Target="media/image326.emf"/><Relationship Id="rId1071" Type="http://schemas.openxmlformats.org/officeDocument/2006/relationships/image" Target="media/image478.wmf"/><Relationship Id="rId1169" Type="http://schemas.openxmlformats.org/officeDocument/2006/relationships/oleObject" Target="embeddings/oleObject636.bin"/><Relationship Id="rId1376" Type="http://schemas.openxmlformats.org/officeDocument/2006/relationships/image" Target="media/image620.wmf"/><Relationship Id="rId301" Type="http://schemas.openxmlformats.org/officeDocument/2006/relationships/oleObject" Target="embeddings/oleObject190.bin"/><Relationship Id="rId953" Type="http://schemas.openxmlformats.org/officeDocument/2006/relationships/image" Target="media/image422.wmf"/><Relationship Id="rId1029" Type="http://schemas.openxmlformats.org/officeDocument/2006/relationships/oleObject" Target="embeddings/oleObject565.bin"/><Relationship Id="rId1236" Type="http://schemas.openxmlformats.org/officeDocument/2006/relationships/oleObject" Target="embeddings/oleObject673.bin"/><Relationship Id="rId82" Type="http://schemas.openxmlformats.org/officeDocument/2006/relationships/image" Target="media/image40.wmf"/><Relationship Id="rId606" Type="http://schemas.openxmlformats.org/officeDocument/2006/relationships/image" Target="media/image257.wmf"/><Relationship Id="rId813" Type="http://schemas.openxmlformats.org/officeDocument/2006/relationships/oleObject" Target="embeddings/oleObject451.bin"/><Relationship Id="rId1443" Type="http://schemas.openxmlformats.org/officeDocument/2006/relationships/image" Target="media/image654.wmf"/><Relationship Id="rId1303" Type="http://schemas.openxmlformats.org/officeDocument/2006/relationships/image" Target="media/image588.wmf"/><Relationship Id="rId1510" Type="http://schemas.openxmlformats.org/officeDocument/2006/relationships/oleObject" Target="embeddings/oleObject815.bin"/><Relationship Id="rId189" Type="http://schemas.openxmlformats.org/officeDocument/2006/relationships/image" Target="media/image64.wmf"/><Relationship Id="rId396" Type="http://schemas.openxmlformats.org/officeDocument/2006/relationships/oleObject" Target="embeddings/oleObject237.bin"/><Relationship Id="rId256" Type="http://schemas.openxmlformats.org/officeDocument/2006/relationships/image" Target="media/image88.wmf"/><Relationship Id="rId463" Type="http://schemas.openxmlformats.org/officeDocument/2006/relationships/image" Target="media/image186.wmf"/><Relationship Id="rId670" Type="http://schemas.openxmlformats.org/officeDocument/2006/relationships/image" Target="media/image289.wmf"/><Relationship Id="rId1093" Type="http://schemas.openxmlformats.org/officeDocument/2006/relationships/image" Target="media/image489.wmf"/><Relationship Id="rId116" Type="http://schemas.openxmlformats.org/officeDocument/2006/relationships/image" Target="media/image57.wmf"/><Relationship Id="rId323" Type="http://schemas.openxmlformats.org/officeDocument/2006/relationships/oleObject" Target="embeddings/oleObject201.bin"/><Relationship Id="rId530" Type="http://schemas.openxmlformats.org/officeDocument/2006/relationships/image" Target="media/image219.wmf"/><Relationship Id="rId768" Type="http://schemas.openxmlformats.org/officeDocument/2006/relationships/oleObject" Target="embeddings/oleObject424.bin"/><Relationship Id="rId975" Type="http://schemas.openxmlformats.org/officeDocument/2006/relationships/oleObject" Target="embeddings/oleObject536.bin"/><Relationship Id="rId1160" Type="http://schemas.openxmlformats.org/officeDocument/2006/relationships/image" Target="media/image522.wmf"/><Relationship Id="rId1398" Type="http://schemas.openxmlformats.org/officeDocument/2006/relationships/oleObject" Target="embeddings/oleObject759.bin"/><Relationship Id="rId628" Type="http://schemas.openxmlformats.org/officeDocument/2006/relationships/oleObject" Target="embeddings/oleObject353.bin"/><Relationship Id="rId835" Type="http://schemas.openxmlformats.org/officeDocument/2006/relationships/image" Target="media/image363.wmf"/><Relationship Id="rId1258" Type="http://schemas.openxmlformats.org/officeDocument/2006/relationships/oleObject" Target="embeddings/oleObject686.bin"/><Relationship Id="rId1465" Type="http://schemas.openxmlformats.org/officeDocument/2006/relationships/image" Target="media/image665.wmf"/><Relationship Id="rId1020" Type="http://schemas.openxmlformats.org/officeDocument/2006/relationships/image" Target="media/image453.wmf"/><Relationship Id="rId1118" Type="http://schemas.openxmlformats.org/officeDocument/2006/relationships/image" Target="media/image501.wmf"/><Relationship Id="rId1325" Type="http://schemas.openxmlformats.org/officeDocument/2006/relationships/oleObject" Target="embeddings/oleObject720.bin"/><Relationship Id="rId1532" Type="http://schemas.openxmlformats.org/officeDocument/2006/relationships/oleObject" Target="embeddings/oleObject826.bin"/><Relationship Id="rId902" Type="http://schemas.openxmlformats.org/officeDocument/2006/relationships/oleObject" Target="embeddings/oleObject499.bin"/><Relationship Id="rId31" Type="http://schemas.openxmlformats.org/officeDocument/2006/relationships/oleObject" Target="embeddings/oleObject11.bin"/><Relationship Id="rId180" Type="http://schemas.openxmlformats.org/officeDocument/2006/relationships/oleObject" Target="embeddings/oleObject110.bin"/><Relationship Id="rId278" Type="http://schemas.openxmlformats.org/officeDocument/2006/relationships/oleObject" Target="embeddings/oleObject175.bin"/><Relationship Id="rId485" Type="http://schemas.openxmlformats.org/officeDocument/2006/relationships/image" Target="media/image197.wmf"/><Relationship Id="rId692" Type="http://schemas.openxmlformats.org/officeDocument/2006/relationships/image" Target="media/image300.wmf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212.bin"/><Relationship Id="rId552" Type="http://schemas.openxmlformats.org/officeDocument/2006/relationships/oleObject" Target="embeddings/oleObject315.bin"/><Relationship Id="rId997" Type="http://schemas.openxmlformats.org/officeDocument/2006/relationships/oleObject" Target="embeddings/oleObject549.bin"/><Relationship Id="rId1182" Type="http://schemas.openxmlformats.org/officeDocument/2006/relationships/image" Target="media/image533.wmf"/><Relationship Id="rId205" Type="http://schemas.openxmlformats.org/officeDocument/2006/relationships/image" Target="media/image72.wmf"/><Relationship Id="rId412" Type="http://schemas.openxmlformats.org/officeDocument/2006/relationships/oleObject" Target="embeddings/oleObject245.bin"/><Relationship Id="rId857" Type="http://schemas.openxmlformats.org/officeDocument/2006/relationships/image" Target="media/image374.wmf"/><Relationship Id="rId1042" Type="http://schemas.openxmlformats.org/officeDocument/2006/relationships/image" Target="media/image464.wmf"/><Relationship Id="rId1487" Type="http://schemas.openxmlformats.org/officeDocument/2006/relationships/image" Target="media/image676.wmf"/><Relationship Id="rId717" Type="http://schemas.openxmlformats.org/officeDocument/2006/relationships/image" Target="media/image312.wmf"/><Relationship Id="rId924" Type="http://schemas.openxmlformats.org/officeDocument/2006/relationships/oleObject" Target="embeddings/oleObject510.bin"/><Relationship Id="rId1347" Type="http://schemas.openxmlformats.org/officeDocument/2006/relationships/oleObject" Target="embeddings/oleObject731.bin"/><Relationship Id="rId1554" Type="http://schemas.openxmlformats.org/officeDocument/2006/relationships/oleObject" Target="embeddings/oleObject837.bin"/><Relationship Id="rId53" Type="http://schemas.openxmlformats.org/officeDocument/2006/relationships/image" Target="media/image25.wmf"/><Relationship Id="rId1207" Type="http://schemas.openxmlformats.org/officeDocument/2006/relationships/oleObject" Target="embeddings/oleObject655.bin"/><Relationship Id="rId1414" Type="http://schemas.openxmlformats.org/officeDocument/2006/relationships/oleObject" Target="embeddings/oleObject767.bin"/><Relationship Id="rId367" Type="http://schemas.openxmlformats.org/officeDocument/2006/relationships/oleObject" Target="embeddings/oleObject223.bin"/><Relationship Id="rId574" Type="http://schemas.openxmlformats.org/officeDocument/2006/relationships/image" Target="media/image241.wmf"/><Relationship Id="rId227" Type="http://schemas.openxmlformats.org/officeDocument/2006/relationships/image" Target="media/image83.png"/><Relationship Id="rId781" Type="http://schemas.openxmlformats.org/officeDocument/2006/relationships/image" Target="media/image344.wmf"/><Relationship Id="rId879" Type="http://schemas.openxmlformats.org/officeDocument/2006/relationships/image" Target="media/image385.wmf"/><Relationship Id="rId434" Type="http://schemas.openxmlformats.org/officeDocument/2006/relationships/oleObject" Target="embeddings/oleObject256.bin"/><Relationship Id="rId641" Type="http://schemas.openxmlformats.org/officeDocument/2006/relationships/image" Target="media/image275.wmf"/><Relationship Id="rId739" Type="http://schemas.openxmlformats.org/officeDocument/2006/relationships/oleObject" Target="embeddings/oleObject410.bin"/><Relationship Id="rId1064" Type="http://schemas.openxmlformats.org/officeDocument/2006/relationships/image" Target="media/image475.wmf"/><Relationship Id="rId1271" Type="http://schemas.openxmlformats.org/officeDocument/2006/relationships/image" Target="media/image572.wmf"/><Relationship Id="rId1369" Type="http://schemas.openxmlformats.org/officeDocument/2006/relationships/oleObject" Target="embeddings/oleObject745.bin"/><Relationship Id="rId501" Type="http://schemas.openxmlformats.org/officeDocument/2006/relationships/oleObject" Target="embeddings/oleObject290.bin"/><Relationship Id="rId946" Type="http://schemas.openxmlformats.org/officeDocument/2006/relationships/oleObject" Target="embeddings/oleObject521.bin"/><Relationship Id="rId1131" Type="http://schemas.openxmlformats.org/officeDocument/2006/relationships/oleObject" Target="embeddings/oleObject617.bin"/><Relationship Id="rId1229" Type="http://schemas.openxmlformats.org/officeDocument/2006/relationships/oleObject" Target="embeddings/oleObject666.bin"/><Relationship Id="rId75" Type="http://schemas.openxmlformats.org/officeDocument/2006/relationships/oleObject" Target="embeddings/oleObject32.bin"/><Relationship Id="rId806" Type="http://schemas.openxmlformats.org/officeDocument/2006/relationships/oleObject" Target="embeddings/oleObject444.bin"/><Relationship Id="rId1436" Type="http://schemas.openxmlformats.org/officeDocument/2006/relationships/oleObject" Target="embeddings/oleObject778.bin"/><Relationship Id="rId1503" Type="http://schemas.openxmlformats.org/officeDocument/2006/relationships/image" Target="media/image684.wmf"/><Relationship Id="rId291" Type="http://schemas.openxmlformats.org/officeDocument/2006/relationships/image" Target="media/image100.wmf"/><Relationship Id="rId151" Type="http://schemas.openxmlformats.org/officeDocument/2006/relationships/oleObject" Target="embeddings/oleObject81.bin"/><Relationship Id="rId389" Type="http://schemas.openxmlformats.org/officeDocument/2006/relationships/oleObject" Target="embeddings/oleObject234.bin"/><Relationship Id="rId596" Type="http://schemas.openxmlformats.org/officeDocument/2006/relationships/image" Target="media/image252.wmf"/><Relationship Id="rId249" Type="http://schemas.openxmlformats.org/officeDocument/2006/relationships/oleObject" Target="embeddings/oleObject158.bin"/><Relationship Id="rId456" Type="http://schemas.openxmlformats.org/officeDocument/2006/relationships/oleObject" Target="embeddings/oleObject267.bin"/><Relationship Id="rId663" Type="http://schemas.openxmlformats.org/officeDocument/2006/relationships/oleObject" Target="embeddings/oleObject371.bin"/><Relationship Id="rId870" Type="http://schemas.openxmlformats.org/officeDocument/2006/relationships/oleObject" Target="embeddings/oleObject483.bin"/><Relationship Id="rId1086" Type="http://schemas.openxmlformats.org/officeDocument/2006/relationships/oleObject" Target="embeddings/oleObject594.bin"/><Relationship Id="rId1293" Type="http://schemas.openxmlformats.org/officeDocument/2006/relationships/image" Target="media/image583.wmf"/><Relationship Id="rId109" Type="http://schemas.openxmlformats.org/officeDocument/2006/relationships/oleObject" Target="embeddings/oleObject49.bin"/><Relationship Id="rId316" Type="http://schemas.openxmlformats.org/officeDocument/2006/relationships/image" Target="media/image112.wmf"/><Relationship Id="rId523" Type="http://schemas.openxmlformats.org/officeDocument/2006/relationships/oleObject" Target="embeddings/oleObject301.bin"/><Relationship Id="rId968" Type="http://schemas.openxmlformats.org/officeDocument/2006/relationships/image" Target="media/image429.wmf"/><Relationship Id="rId1153" Type="http://schemas.openxmlformats.org/officeDocument/2006/relationships/oleObject" Target="embeddings/oleObject628.bin"/><Relationship Id="rId97" Type="http://schemas.openxmlformats.org/officeDocument/2006/relationships/oleObject" Target="embeddings/oleObject43.bin"/><Relationship Id="rId730" Type="http://schemas.openxmlformats.org/officeDocument/2006/relationships/oleObject" Target="embeddings/oleObject405.bin"/><Relationship Id="rId828" Type="http://schemas.openxmlformats.org/officeDocument/2006/relationships/oleObject" Target="embeddings/oleObject462.bin"/><Relationship Id="rId1013" Type="http://schemas.openxmlformats.org/officeDocument/2006/relationships/oleObject" Target="embeddings/oleObject557.bin"/><Relationship Id="rId1360" Type="http://schemas.openxmlformats.org/officeDocument/2006/relationships/oleObject" Target="embeddings/oleObject738.bin"/><Relationship Id="rId1458" Type="http://schemas.openxmlformats.org/officeDocument/2006/relationships/oleObject" Target="embeddings/oleObject789.bin"/><Relationship Id="rId1220" Type="http://schemas.openxmlformats.org/officeDocument/2006/relationships/image" Target="media/image552.wmf"/><Relationship Id="rId1318" Type="http://schemas.openxmlformats.org/officeDocument/2006/relationships/image" Target="media/image595.wmf"/><Relationship Id="rId1525" Type="http://schemas.openxmlformats.org/officeDocument/2006/relationships/image" Target="media/image695.wmf"/><Relationship Id="rId24" Type="http://schemas.openxmlformats.org/officeDocument/2006/relationships/image" Target="media/image10.wmf"/><Relationship Id="rId173" Type="http://schemas.openxmlformats.org/officeDocument/2006/relationships/oleObject" Target="embeddings/oleObject103.bin"/><Relationship Id="rId380" Type="http://schemas.openxmlformats.org/officeDocument/2006/relationships/image" Target="media/image144.wmf"/><Relationship Id="rId240" Type="http://schemas.openxmlformats.org/officeDocument/2006/relationships/oleObject" Target="embeddings/oleObject149.bin"/><Relationship Id="rId478" Type="http://schemas.openxmlformats.org/officeDocument/2006/relationships/oleObject" Target="embeddings/oleObject278.bin"/><Relationship Id="rId685" Type="http://schemas.openxmlformats.org/officeDocument/2006/relationships/oleObject" Target="embeddings/oleObject382.bin"/><Relationship Id="rId892" Type="http://schemas.openxmlformats.org/officeDocument/2006/relationships/oleObject" Target="embeddings/oleObject494.bin"/><Relationship Id="rId100" Type="http://schemas.openxmlformats.org/officeDocument/2006/relationships/image" Target="media/image49.wmf"/><Relationship Id="rId338" Type="http://schemas.openxmlformats.org/officeDocument/2006/relationships/image" Target="media/image123.wmf"/><Relationship Id="rId545" Type="http://schemas.openxmlformats.org/officeDocument/2006/relationships/image" Target="media/image227.wmf"/><Relationship Id="rId752" Type="http://schemas.openxmlformats.org/officeDocument/2006/relationships/oleObject" Target="embeddings/oleObject416.bin"/><Relationship Id="rId1175" Type="http://schemas.openxmlformats.org/officeDocument/2006/relationships/oleObject" Target="embeddings/oleObject639.bin"/><Relationship Id="rId1382" Type="http://schemas.openxmlformats.org/officeDocument/2006/relationships/image" Target="media/image623.wmf"/><Relationship Id="rId405" Type="http://schemas.openxmlformats.org/officeDocument/2006/relationships/image" Target="media/image157.wmf"/><Relationship Id="rId612" Type="http://schemas.openxmlformats.org/officeDocument/2006/relationships/image" Target="media/image260.wmf"/><Relationship Id="rId1035" Type="http://schemas.openxmlformats.org/officeDocument/2006/relationships/oleObject" Target="embeddings/oleObject568.bin"/><Relationship Id="rId1242" Type="http://schemas.openxmlformats.org/officeDocument/2006/relationships/oleObject" Target="embeddings/oleObject678.bin"/><Relationship Id="rId917" Type="http://schemas.openxmlformats.org/officeDocument/2006/relationships/image" Target="media/image404.wmf"/><Relationship Id="rId1102" Type="http://schemas.openxmlformats.org/officeDocument/2006/relationships/oleObject" Target="embeddings/oleObject602.bin"/><Relationship Id="rId1547" Type="http://schemas.openxmlformats.org/officeDocument/2006/relationships/image" Target="media/image706.wmf"/><Relationship Id="rId46" Type="http://schemas.openxmlformats.org/officeDocument/2006/relationships/oleObject" Target="embeddings/oleObject18.bin"/><Relationship Id="rId1407" Type="http://schemas.openxmlformats.org/officeDocument/2006/relationships/image" Target="media/image636.wmf"/><Relationship Id="rId195" Type="http://schemas.openxmlformats.org/officeDocument/2006/relationships/image" Target="media/image67.wmf"/><Relationship Id="rId262" Type="http://schemas.openxmlformats.org/officeDocument/2006/relationships/image" Target="media/image91.wmf"/><Relationship Id="rId567" Type="http://schemas.openxmlformats.org/officeDocument/2006/relationships/oleObject" Target="embeddings/oleObject323.bin"/><Relationship Id="rId1197" Type="http://schemas.openxmlformats.org/officeDocument/2006/relationships/oleObject" Target="embeddings/oleObject650.bin"/><Relationship Id="rId122" Type="http://schemas.openxmlformats.org/officeDocument/2006/relationships/image" Target="media/image60.wmf"/><Relationship Id="rId774" Type="http://schemas.openxmlformats.org/officeDocument/2006/relationships/oleObject" Target="embeddings/oleObject427.bin"/><Relationship Id="rId981" Type="http://schemas.openxmlformats.org/officeDocument/2006/relationships/oleObject" Target="embeddings/oleObject540.bin"/><Relationship Id="rId1057" Type="http://schemas.openxmlformats.org/officeDocument/2006/relationships/oleObject" Target="embeddings/oleObject579.bin"/><Relationship Id="rId427" Type="http://schemas.openxmlformats.org/officeDocument/2006/relationships/image" Target="media/image168.wmf"/><Relationship Id="rId634" Type="http://schemas.openxmlformats.org/officeDocument/2006/relationships/oleObject" Target="embeddings/oleObject356.bin"/><Relationship Id="rId841" Type="http://schemas.openxmlformats.org/officeDocument/2006/relationships/image" Target="media/image366.wmf"/><Relationship Id="rId1264" Type="http://schemas.openxmlformats.org/officeDocument/2006/relationships/oleObject" Target="embeddings/oleObject689.bin"/><Relationship Id="rId1471" Type="http://schemas.openxmlformats.org/officeDocument/2006/relationships/image" Target="media/image668.wmf"/><Relationship Id="rId1569" Type="http://schemas.openxmlformats.org/officeDocument/2006/relationships/fontTable" Target="fontTable.xml"/><Relationship Id="rId701" Type="http://schemas.openxmlformats.org/officeDocument/2006/relationships/oleObject" Target="embeddings/oleObject390.bin"/><Relationship Id="rId939" Type="http://schemas.openxmlformats.org/officeDocument/2006/relationships/image" Target="media/image415.wmf"/><Relationship Id="rId1124" Type="http://schemas.openxmlformats.org/officeDocument/2006/relationships/image" Target="media/image504.wmf"/><Relationship Id="rId1331" Type="http://schemas.openxmlformats.org/officeDocument/2006/relationships/oleObject" Target="embeddings/oleObject723.bin"/><Relationship Id="rId68" Type="http://schemas.openxmlformats.org/officeDocument/2006/relationships/image" Target="media/image33.wmf"/><Relationship Id="rId1429" Type="http://schemas.openxmlformats.org/officeDocument/2006/relationships/image" Target="media/image647.wmf"/><Relationship Id="rId284" Type="http://schemas.openxmlformats.org/officeDocument/2006/relationships/oleObject" Target="embeddings/oleObject181.bin"/><Relationship Id="rId491" Type="http://schemas.openxmlformats.org/officeDocument/2006/relationships/oleObject" Target="embeddings/oleObject285.bin"/><Relationship Id="rId144" Type="http://schemas.openxmlformats.org/officeDocument/2006/relationships/oleObject" Target="embeddings/oleObject74.bin"/><Relationship Id="rId589" Type="http://schemas.openxmlformats.org/officeDocument/2006/relationships/oleObject" Target="embeddings/oleObject334.bin"/><Relationship Id="rId796" Type="http://schemas.openxmlformats.org/officeDocument/2006/relationships/oleObject" Target="embeddings/oleObject438.bin"/><Relationship Id="rId351" Type="http://schemas.openxmlformats.org/officeDocument/2006/relationships/oleObject" Target="embeddings/oleObject215.bin"/><Relationship Id="rId449" Type="http://schemas.openxmlformats.org/officeDocument/2006/relationships/image" Target="media/image179.wmf"/><Relationship Id="rId656" Type="http://schemas.openxmlformats.org/officeDocument/2006/relationships/image" Target="media/image282.wmf"/><Relationship Id="rId863" Type="http://schemas.openxmlformats.org/officeDocument/2006/relationships/image" Target="media/image377.wmf"/><Relationship Id="rId1079" Type="http://schemas.openxmlformats.org/officeDocument/2006/relationships/image" Target="media/image482.wmf"/><Relationship Id="rId1286" Type="http://schemas.openxmlformats.org/officeDocument/2006/relationships/oleObject" Target="embeddings/oleObject700.bin"/><Relationship Id="rId1493" Type="http://schemas.openxmlformats.org/officeDocument/2006/relationships/image" Target="media/image679.wmf"/><Relationship Id="rId211" Type="http://schemas.openxmlformats.org/officeDocument/2006/relationships/image" Target="media/image75.wmf"/><Relationship Id="rId309" Type="http://schemas.openxmlformats.org/officeDocument/2006/relationships/oleObject" Target="embeddings/oleObject194.bin"/><Relationship Id="rId516" Type="http://schemas.openxmlformats.org/officeDocument/2006/relationships/image" Target="media/image212.wmf"/><Relationship Id="rId1146" Type="http://schemas.openxmlformats.org/officeDocument/2006/relationships/image" Target="media/image515.wmf"/><Relationship Id="rId723" Type="http://schemas.openxmlformats.org/officeDocument/2006/relationships/image" Target="media/image315.wmf"/><Relationship Id="rId930" Type="http://schemas.openxmlformats.org/officeDocument/2006/relationships/oleObject" Target="embeddings/oleObject513.bin"/><Relationship Id="rId1006" Type="http://schemas.openxmlformats.org/officeDocument/2006/relationships/image" Target="media/image446.wmf"/><Relationship Id="rId1353" Type="http://schemas.openxmlformats.org/officeDocument/2006/relationships/oleObject" Target="embeddings/oleObject735.bin"/><Relationship Id="rId1560" Type="http://schemas.openxmlformats.org/officeDocument/2006/relationships/oleObject" Target="embeddings/oleObject840.bin"/><Relationship Id="rId1213" Type="http://schemas.openxmlformats.org/officeDocument/2006/relationships/oleObject" Target="embeddings/oleObject658.bin"/><Relationship Id="rId1420" Type="http://schemas.openxmlformats.org/officeDocument/2006/relationships/oleObject" Target="embeddings/oleObject770.bin"/><Relationship Id="rId1518" Type="http://schemas.openxmlformats.org/officeDocument/2006/relationships/oleObject" Target="embeddings/oleObject819.bin"/><Relationship Id="rId17" Type="http://schemas.openxmlformats.org/officeDocument/2006/relationships/oleObject" Target="embeddings/oleObject4.bin"/><Relationship Id="rId166" Type="http://schemas.openxmlformats.org/officeDocument/2006/relationships/oleObject" Target="embeddings/oleObject96.bin"/><Relationship Id="rId373" Type="http://schemas.openxmlformats.org/officeDocument/2006/relationships/oleObject" Target="embeddings/oleObject226.bin"/><Relationship Id="rId580" Type="http://schemas.openxmlformats.org/officeDocument/2006/relationships/image" Target="media/image244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42.bin"/><Relationship Id="rId440" Type="http://schemas.openxmlformats.org/officeDocument/2006/relationships/oleObject" Target="embeddings/oleObject259.bin"/><Relationship Id="rId678" Type="http://schemas.openxmlformats.org/officeDocument/2006/relationships/image" Target="media/image293.wmf"/><Relationship Id="rId885" Type="http://schemas.openxmlformats.org/officeDocument/2006/relationships/image" Target="media/image388.wmf"/><Relationship Id="rId1070" Type="http://schemas.openxmlformats.org/officeDocument/2006/relationships/oleObject" Target="embeddings/oleObject586.bin"/><Relationship Id="rId300" Type="http://schemas.openxmlformats.org/officeDocument/2006/relationships/oleObject" Target="embeddings/oleObject189.bin"/><Relationship Id="rId538" Type="http://schemas.openxmlformats.org/officeDocument/2006/relationships/oleObject" Target="embeddings/oleObject308.bin"/><Relationship Id="rId745" Type="http://schemas.openxmlformats.org/officeDocument/2006/relationships/oleObject" Target="embeddings/oleObject413.bin"/><Relationship Id="rId952" Type="http://schemas.openxmlformats.org/officeDocument/2006/relationships/oleObject" Target="embeddings/oleObject524.bin"/><Relationship Id="rId1168" Type="http://schemas.openxmlformats.org/officeDocument/2006/relationships/image" Target="media/image526.wmf"/><Relationship Id="rId1375" Type="http://schemas.openxmlformats.org/officeDocument/2006/relationships/oleObject" Target="embeddings/oleObject748.bin"/><Relationship Id="rId81" Type="http://schemas.openxmlformats.org/officeDocument/2006/relationships/oleObject" Target="embeddings/oleObject35.bin"/><Relationship Id="rId605" Type="http://schemas.openxmlformats.org/officeDocument/2006/relationships/oleObject" Target="embeddings/oleObject342.bin"/><Relationship Id="rId812" Type="http://schemas.openxmlformats.org/officeDocument/2006/relationships/oleObject" Target="embeddings/oleObject450.bin"/><Relationship Id="rId1028" Type="http://schemas.openxmlformats.org/officeDocument/2006/relationships/image" Target="media/image457.wmf"/><Relationship Id="rId1235" Type="http://schemas.openxmlformats.org/officeDocument/2006/relationships/oleObject" Target="embeddings/oleObject672.bin"/><Relationship Id="rId1442" Type="http://schemas.openxmlformats.org/officeDocument/2006/relationships/oleObject" Target="embeddings/oleObject781.bin"/><Relationship Id="rId1302" Type="http://schemas.openxmlformats.org/officeDocument/2006/relationships/oleObject" Target="embeddings/oleObject708.bin"/><Relationship Id="rId39" Type="http://schemas.openxmlformats.org/officeDocument/2006/relationships/oleObject" Target="embeddings/oleObject15.bin"/><Relationship Id="rId188" Type="http://schemas.openxmlformats.org/officeDocument/2006/relationships/oleObject" Target="embeddings/oleObject118.bin"/><Relationship Id="rId395" Type="http://schemas.openxmlformats.org/officeDocument/2006/relationships/image" Target="media/image152.wmf"/><Relationship Id="rId255" Type="http://schemas.openxmlformats.org/officeDocument/2006/relationships/oleObject" Target="embeddings/oleObject161.bin"/><Relationship Id="rId462" Type="http://schemas.openxmlformats.org/officeDocument/2006/relationships/oleObject" Target="embeddings/oleObject270.bin"/><Relationship Id="rId1092" Type="http://schemas.openxmlformats.org/officeDocument/2006/relationships/oleObject" Target="embeddings/oleObject597.bin"/><Relationship Id="rId1397" Type="http://schemas.openxmlformats.org/officeDocument/2006/relationships/image" Target="media/image631.wmf"/><Relationship Id="rId115" Type="http://schemas.openxmlformats.org/officeDocument/2006/relationships/oleObject" Target="embeddings/oleObject52.bin"/><Relationship Id="rId322" Type="http://schemas.openxmlformats.org/officeDocument/2006/relationships/image" Target="media/image115.wmf"/><Relationship Id="rId767" Type="http://schemas.openxmlformats.org/officeDocument/2006/relationships/image" Target="media/image337.wmf"/><Relationship Id="rId974" Type="http://schemas.openxmlformats.org/officeDocument/2006/relationships/image" Target="media/image432.wmf"/><Relationship Id="rId627" Type="http://schemas.openxmlformats.org/officeDocument/2006/relationships/image" Target="media/image268.wmf"/><Relationship Id="rId834" Type="http://schemas.openxmlformats.org/officeDocument/2006/relationships/oleObject" Target="embeddings/oleObject465.bin"/><Relationship Id="rId1257" Type="http://schemas.openxmlformats.org/officeDocument/2006/relationships/image" Target="media/image565.wmf"/><Relationship Id="rId1464" Type="http://schemas.openxmlformats.org/officeDocument/2006/relationships/oleObject" Target="embeddings/oleObject792.bin"/><Relationship Id="rId901" Type="http://schemas.openxmlformats.org/officeDocument/2006/relationships/image" Target="media/image396.wmf"/><Relationship Id="rId1117" Type="http://schemas.openxmlformats.org/officeDocument/2006/relationships/oleObject" Target="embeddings/oleObject610.bin"/><Relationship Id="rId1324" Type="http://schemas.openxmlformats.org/officeDocument/2006/relationships/image" Target="media/image598.wmf"/><Relationship Id="rId1531" Type="http://schemas.openxmlformats.org/officeDocument/2006/relationships/image" Target="media/image698.wmf"/><Relationship Id="rId30" Type="http://schemas.openxmlformats.org/officeDocument/2006/relationships/image" Target="media/image13.wmf"/><Relationship Id="rId277" Type="http://schemas.openxmlformats.org/officeDocument/2006/relationships/oleObject" Target="embeddings/oleObject174.bin"/><Relationship Id="rId484" Type="http://schemas.openxmlformats.org/officeDocument/2006/relationships/oleObject" Target="embeddings/oleObject281.bin"/><Relationship Id="rId137" Type="http://schemas.openxmlformats.org/officeDocument/2006/relationships/oleObject" Target="embeddings/oleObject67.bin"/><Relationship Id="rId344" Type="http://schemas.openxmlformats.org/officeDocument/2006/relationships/image" Target="media/image126.wmf"/><Relationship Id="rId691" Type="http://schemas.openxmlformats.org/officeDocument/2006/relationships/oleObject" Target="embeddings/oleObject385.bin"/><Relationship Id="rId789" Type="http://schemas.openxmlformats.org/officeDocument/2006/relationships/image" Target="media/image348.wmf"/><Relationship Id="rId996" Type="http://schemas.openxmlformats.org/officeDocument/2006/relationships/image" Target="media/image441.wmf"/><Relationship Id="rId551" Type="http://schemas.openxmlformats.org/officeDocument/2006/relationships/image" Target="media/image230.wmf"/><Relationship Id="rId649" Type="http://schemas.openxmlformats.org/officeDocument/2006/relationships/image" Target="media/image279.wmf"/><Relationship Id="rId856" Type="http://schemas.openxmlformats.org/officeDocument/2006/relationships/oleObject" Target="embeddings/oleObject476.bin"/><Relationship Id="rId1181" Type="http://schemas.openxmlformats.org/officeDocument/2006/relationships/oleObject" Target="embeddings/oleObject642.bin"/><Relationship Id="rId1279" Type="http://schemas.openxmlformats.org/officeDocument/2006/relationships/image" Target="media/image576.wmf"/><Relationship Id="rId1486" Type="http://schemas.openxmlformats.org/officeDocument/2006/relationships/oleObject" Target="embeddings/oleObject803.bin"/><Relationship Id="rId204" Type="http://schemas.openxmlformats.org/officeDocument/2006/relationships/oleObject" Target="embeddings/oleObject126.bin"/><Relationship Id="rId411" Type="http://schemas.openxmlformats.org/officeDocument/2006/relationships/image" Target="media/image160.wmf"/><Relationship Id="rId509" Type="http://schemas.openxmlformats.org/officeDocument/2006/relationships/oleObject" Target="embeddings/oleObject294.bin"/><Relationship Id="rId1041" Type="http://schemas.openxmlformats.org/officeDocument/2006/relationships/oleObject" Target="embeddings/oleObject571.bin"/><Relationship Id="rId1139" Type="http://schemas.openxmlformats.org/officeDocument/2006/relationships/oleObject" Target="embeddings/oleObject621.bin"/><Relationship Id="rId1346" Type="http://schemas.openxmlformats.org/officeDocument/2006/relationships/image" Target="media/image609.wmf"/><Relationship Id="rId716" Type="http://schemas.openxmlformats.org/officeDocument/2006/relationships/oleObject" Target="embeddings/oleObject398.bin"/><Relationship Id="rId923" Type="http://schemas.openxmlformats.org/officeDocument/2006/relationships/image" Target="media/image407.wmf"/><Relationship Id="rId1553" Type="http://schemas.openxmlformats.org/officeDocument/2006/relationships/image" Target="media/image709.wmf"/><Relationship Id="rId52" Type="http://schemas.openxmlformats.org/officeDocument/2006/relationships/oleObject" Target="embeddings/oleObject21.bin"/><Relationship Id="rId1206" Type="http://schemas.openxmlformats.org/officeDocument/2006/relationships/image" Target="media/image545.wmf"/><Relationship Id="rId1413" Type="http://schemas.openxmlformats.org/officeDocument/2006/relationships/image" Target="media/image639.wmf"/><Relationship Id="rId299" Type="http://schemas.openxmlformats.org/officeDocument/2006/relationships/image" Target="media/image104.wmf"/><Relationship Id="rId159" Type="http://schemas.openxmlformats.org/officeDocument/2006/relationships/oleObject" Target="embeddings/oleObject89.bin"/><Relationship Id="rId366" Type="http://schemas.openxmlformats.org/officeDocument/2006/relationships/image" Target="media/image137.wmf"/><Relationship Id="rId573" Type="http://schemas.openxmlformats.org/officeDocument/2006/relationships/oleObject" Target="embeddings/oleObject326.bin"/><Relationship Id="rId780" Type="http://schemas.openxmlformats.org/officeDocument/2006/relationships/oleObject" Target="embeddings/oleObject430.bin"/><Relationship Id="rId226" Type="http://schemas.openxmlformats.org/officeDocument/2006/relationships/oleObject" Target="embeddings/oleObject137.bin"/><Relationship Id="rId433" Type="http://schemas.openxmlformats.org/officeDocument/2006/relationships/image" Target="media/image171.wmf"/><Relationship Id="rId878" Type="http://schemas.openxmlformats.org/officeDocument/2006/relationships/oleObject" Target="embeddings/oleObject487.bin"/><Relationship Id="rId1063" Type="http://schemas.openxmlformats.org/officeDocument/2006/relationships/oleObject" Target="embeddings/oleObject582.bin"/><Relationship Id="rId1270" Type="http://schemas.openxmlformats.org/officeDocument/2006/relationships/oleObject" Target="embeddings/oleObject692.bin"/><Relationship Id="rId640" Type="http://schemas.openxmlformats.org/officeDocument/2006/relationships/oleObject" Target="embeddings/oleObject359.bin"/><Relationship Id="rId738" Type="http://schemas.openxmlformats.org/officeDocument/2006/relationships/image" Target="media/image322.wmf"/><Relationship Id="rId945" Type="http://schemas.openxmlformats.org/officeDocument/2006/relationships/image" Target="media/image418.wmf"/><Relationship Id="rId1368" Type="http://schemas.openxmlformats.org/officeDocument/2006/relationships/oleObject" Target="embeddings/oleObject744.bin"/><Relationship Id="rId74" Type="http://schemas.openxmlformats.org/officeDocument/2006/relationships/image" Target="media/image36.wmf"/><Relationship Id="rId500" Type="http://schemas.openxmlformats.org/officeDocument/2006/relationships/image" Target="media/image204.wmf"/><Relationship Id="rId805" Type="http://schemas.openxmlformats.org/officeDocument/2006/relationships/oleObject" Target="embeddings/oleObject443.bin"/><Relationship Id="rId1130" Type="http://schemas.openxmlformats.org/officeDocument/2006/relationships/image" Target="media/image507.wmf"/><Relationship Id="rId1228" Type="http://schemas.openxmlformats.org/officeDocument/2006/relationships/image" Target="media/image556.wmf"/><Relationship Id="rId1435" Type="http://schemas.openxmlformats.org/officeDocument/2006/relationships/image" Target="media/image650.wmf"/><Relationship Id="rId1502" Type="http://schemas.openxmlformats.org/officeDocument/2006/relationships/oleObject" Target="embeddings/oleObject811.bin"/><Relationship Id="rId290" Type="http://schemas.openxmlformats.org/officeDocument/2006/relationships/oleObject" Target="embeddings/oleObject184.bin"/><Relationship Id="rId388" Type="http://schemas.openxmlformats.org/officeDocument/2006/relationships/image" Target="media/image148.wmf"/><Relationship Id="rId150" Type="http://schemas.openxmlformats.org/officeDocument/2006/relationships/oleObject" Target="embeddings/oleObject80.bin"/><Relationship Id="rId595" Type="http://schemas.openxmlformats.org/officeDocument/2006/relationships/oleObject" Target="embeddings/oleObject337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16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145</TotalTime>
  <Pages>24</Pages>
  <Words>3775</Words>
  <Characters>21520</Characters>
  <Application>Microsoft Office Word</Application>
  <DocSecurity>0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38</cp:revision>
  <cp:lastPrinted>2021-06-25T18:21:00Z</cp:lastPrinted>
  <dcterms:created xsi:type="dcterms:W3CDTF">2021-06-26T00:16:00Z</dcterms:created>
  <dcterms:modified xsi:type="dcterms:W3CDTF">2021-07-16T04:26:00Z</dcterms:modified>
</cp:coreProperties>
</file>